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68F188D9" w:rsidR="00700EF5" w:rsidRPr="00CE0424" w:rsidRDefault="00700EF5" w:rsidP="00700EF5">
      <w:pPr>
        <w:pStyle w:val="3GPPHeader"/>
        <w:spacing w:after="60"/>
        <w:rPr>
          <w:sz w:val="32"/>
          <w:szCs w:val="32"/>
          <w:highlight w:val="yellow"/>
        </w:rPr>
      </w:pPr>
      <w:r w:rsidRPr="00CE0424">
        <w:t>3GPP TSG-RAN WG</w:t>
      </w:r>
      <w:r>
        <w:t>2</w:t>
      </w:r>
      <w:r w:rsidR="009F30D1">
        <w:t>#</w:t>
      </w:r>
      <w:r w:rsidR="003405F6">
        <w:t>106</w:t>
      </w:r>
      <w:r w:rsidRPr="00CE0424">
        <w:tab/>
      </w:r>
      <w:r w:rsidRPr="00A825BA">
        <w:rPr>
          <w:sz w:val="32"/>
          <w:szCs w:val="32"/>
        </w:rPr>
        <w:t>R2-</w:t>
      </w:r>
      <w:r w:rsidR="005A22AC" w:rsidRPr="005A22AC">
        <w:rPr>
          <w:sz w:val="32"/>
          <w:szCs w:val="32"/>
        </w:rPr>
        <w:t>1907250</w:t>
      </w:r>
    </w:p>
    <w:p w14:paraId="61BE6F18" w14:textId="5190864A" w:rsidR="00700EF5" w:rsidRPr="00CE0424" w:rsidRDefault="003405F6" w:rsidP="00700EF5">
      <w:pPr>
        <w:pStyle w:val="3GPPHeader"/>
      </w:pPr>
      <w:r>
        <w:rPr>
          <w:noProof/>
        </w:rPr>
        <w:t>Reno, Nevada, USA, 13</w:t>
      </w:r>
      <w:r>
        <w:rPr>
          <w:noProof/>
          <w:vertAlign w:val="superscript"/>
        </w:rPr>
        <w:t>th</w:t>
      </w:r>
      <w:r>
        <w:rPr>
          <w:noProof/>
        </w:rPr>
        <w:t xml:space="preserve"> – 17</w:t>
      </w:r>
      <w:r w:rsidRPr="002654C9">
        <w:rPr>
          <w:noProof/>
          <w:vertAlign w:val="superscript"/>
        </w:rPr>
        <w:t>th</w:t>
      </w:r>
      <w:r>
        <w:rPr>
          <w:noProof/>
        </w:rPr>
        <w:t xml:space="preserve"> May 2019</w:t>
      </w:r>
      <w:r w:rsidR="00646360">
        <w:tab/>
      </w:r>
      <w:r w:rsidRPr="00E16A67">
        <w:rPr>
          <w:noProof/>
        </w:rPr>
        <w:t>Resubmission</w:t>
      </w:r>
      <w:r>
        <w:rPr>
          <w:noProof/>
        </w:rPr>
        <w:t xml:space="preserve"> of R2-</w:t>
      </w:r>
      <w:r w:rsidRPr="003405F6">
        <w:rPr>
          <w:noProof/>
        </w:rPr>
        <w:t>1904476</w:t>
      </w:r>
    </w:p>
    <w:p w14:paraId="61B8CD33" w14:textId="77777777" w:rsidR="00E90E49" w:rsidRPr="00CE0424" w:rsidRDefault="00E90E49" w:rsidP="00357380">
      <w:pPr>
        <w:pStyle w:val="3GPPHeader"/>
      </w:pPr>
    </w:p>
    <w:p w14:paraId="09A5036F" w14:textId="7A0D7FFA" w:rsidR="00E90E49" w:rsidRPr="009800E9" w:rsidRDefault="00E90E49" w:rsidP="00311702">
      <w:pPr>
        <w:pStyle w:val="3GPPHeader"/>
        <w:rPr>
          <w:sz w:val="22"/>
          <w:szCs w:val="22"/>
          <w:lang w:val="en-US"/>
        </w:rPr>
      </w:pPr>
      <w:r w:rsidRPr="009800E9">
        <w:rPr>
          <w:sz w:val="22"/>
          <w:szCs w:val="22"/>
          <w:lang w:val="en-US"/>
        </w:rPr>
        <w:t>Agenda Item:</w:t>
      </w:r>
      <w:r w:rsidRPr="009800E9">
        <w:rPr>
          <w:sz w:val="22"/>
          <w:szCs w:val="22"/>
          <w:lang w:val="en-US"/>
        </w:rPr>
        <w:tab/>
      </w:r>
      <w:r w:rsidR="009800E9" w:rsidRPr="00F5619B">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17AFF963" w:rsidR="00E90E49" w:rsidRPr="00CE0424" w:rsidRDefault="003D3C45" w:rsidP="00311702">
      <w:pPr>
        <w:pStyle w:val="3GPPHeader"/>
        <w:rPr>
          <w:sz w:val="22"/>
          <w:szCs w:val="22"/>
        </w:rPr>
      </w:pPr>
      <w:r>
        <w:rPr>
          <w:sz w:val="22"/>
          <w:szCs w:val="22"/>
        </w:rPr>
        <w:t>Title:</w:t>
      </w:r>
      <w:r w:rsidR="00E90E49" w:rsidRPr="00CE0424">
        <w:rPr>
          <w:sz w:val="22"/>
          <w:szCs w:val="22"/>
        </w:rPr>
        <w:tab/>
      </w:r>
      <w:r w:rsidR="00DF535E">
        <w:rPr>
          <w:sz w:val="22"/>
          <w:szCs w:val="22"/>
        </w:rPr>
        <w:t>B</w:t>
      </w:r>
      <w:r w:rsidR="00DF535E" w:rsidRPr="00DF535E">
        <w:rPr>
          <w:sz w:val="22"/>
          <w:szCs w:val="22"/>
        </w:rPr>
        <w:t>roadcast of early measurement configuration in NR</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5069FFC4" w:rsidR="00651246" w:rsidRDefault="00651246" w:rsidP="004C4DE5"/>
    <w:p w14:paraId="0D85EAA8" w14:textId="64A5D2A2" w:rsidR="00CF69FD" w:rsidRDefault="00CF69FD" w:rsidP="004C4DE5">
      <w:r>
        <w:t>At the RAN2#105bis meeting the following agreements were reached for early measurement configuration:</w:t>
      </w:r>
    </w:p>
    <w:p w14:paraId="2E882DA7"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Agreements</w:t>
      </w:r>
    </w:p>
    <w:p w14:paraId="394C2188"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NR early measurements can be configured in both NR </w:t>
      </w:r>
      <w:proofErr w:type="spellStart"/>
      <w:r w:rsidRPr="00D6384F">
        <w:t>RRCRelease</w:t>
      </w:r>
      <w:proofErr w:type="spellEnd"/>
      <w:r w:rsidRPr="00D6384F">
        <w:t xml:space="preserve"> message and NR system information. </w:t>
      </w:r>
    </w:p>
    <w:p w14:paraId="38AF2B49"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FFS: Whether there are differences in the configuration that can be provided by </w:t>
      </w:r>
      <w:proofErr w:type="spellStart"/>
      <w:r w:rsidRPr="00D6384F">
        <w:t>RRCRelease</w:t>
      </w:r>
      <w:proofErr w:type="spellEnd"/>
      <w:r w:rsidRPr="00D6384F">
        <w:t xml:space="preserve"> and SI.</w:t>
      </w:r>
    </w:p>
    <w:p w14:paraId="331C50EF"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Introduce some indication about the cell's early measurement support in NR system information.</w:t>
      </w:r>
    </w:p>
    <w:p w14:paraId="6059AA41"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3: </w:t>
      </w:r>
      <w:r w:rsidRPr="00D6384F">
        <w:tab/>
        <w:t>To control the duration of UE performing both IDLE and INACTIVE measurements, a single validity timer (</w:t>
      </w:r>
      <w:proofErr w:type="gramStart"/>
      <w:r w:rsidRPr="00D6384F">
        <w:t>similar to</w:t>
      </w:r>
      <w:proofErr w:type="gramEnd"/>
      <w:r w:rsidRPr="00D6384F">
        <w:t xml:space="preserve"> </w:t>
      </w:r>
      <w:proofErr w:type="spellStart"/>
      <w:r w:rsidRPr="00D6384F">
        <w:t>measIdleDuration</w:t>
      </w:r>
      <w:proofErr w:type="spellEnd"/>
      <w:r w:rsidRPr="00D6384F">
        <w:t xml:space="preserve"> in LTE </w:t>
      </w:r>
      <w:proofErr w:type="spellStart"/>
      <w:r w:rsidRPr="00D6384F">
        <w:t>euCA</w:t>
      </w:r>
      <w:proofErr w:type="spellEnd"/>
      <w:r w:rsidRPr="00D6384F">
        <w:t xml:space="preserve">) is mandatory indicated only in NR </w:t>
      </w:r>
      <w:proofErr w:type="spellStart"/>
      <w:r w:rsidRPr="00D6384F">
        <w:t>RRCRelease</w:t>
      </w:r>
      <w:proofErr w:type="spellEnd"/>
      <w:r w:rsidRPr="00D6384F">
        <w:t xml:space="preserve"> message, i.e. not included in NR SIB.</w:t>
      </w:r>
    </w:p>
    <w:p w14:paraId="6AE559C0"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4:</w:t>
      </w:r>
      <w:r w:rsidRPr="00D6384F">
        <w:tab/>
        <w:t xml:space="preserve">For both IDLE and INACTIVE early measurements, the following IEs can be optionally configured per NR frequency in both NR </w:t>
      </w:r>
      <w:proofErr w:type="spellStart"/>
      <w:r w:rsidRPr="00D6384F">
        <w:t>RRCRelease</w:t>
      </w:r>
      <w:proofErr w:type="spellEnd"/>
      <w:r w:rsidRPr="00D6384F">
        <w:t xml:space="preserve"> message and NR SIB:</w:t>
      </w:r>
    </w:p>
    <w:p w14:paraId="7BB1084B"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list of frequencies and optionally cells (</w:t>
      </w:r>
      <w:proofErr w:type="gramStart"/>
      <w:r w:rsidRPr="00D6384F">
        <w:t>similar to</w:t>
      </w:r>
      <w:proofErr w:type="gramEnd"/>
      <w:r w:rsidRPr="00D6384F">
        <w:t xml:space="preserve"> </w:t>
      </w:r>
      <w:proofErr w:type="spellStart"/>
      <w:r w:rsidRPr="00D6384F">
        <w:t>measCellList</w:t>
      </w:r>
      <w:proofErr w:type="spellEnd"/>
      <w:r w:rsidRPr="00D6384F">
        <w:t xml:space="preserve"> in LTE </w:t>
      </w:r>
      <w:proofErr w:type="spellStart"/>
      <w:r w:rsidRPr="00D6384F">
        <w:t>euCA</w:t>
      </w:r>
      <w:proofErr w:type="spellEnd"/>
      <w:r w:rsidRPr="00D6384F">
        <w:t xml:space="preserve">) the UE is required to perform early measurements. </w:t>
      </w:r>
    </w:p>
    <w:p w14:paraId="519814AA"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w:t>
      </w:r>
      <w:r w:rsidRPr="00D6384F">
        <w:tab/>
        <w:t>A cell quality threshold (</w:t>
      </w:r>
      <w:proofErr w:type="gramStart"/>
      <w:r w:rsidRPr="00D6384F">
        <w:t>similar to</w:t>
      </w:r>
      <w:proofErr w:type="gramEnd"/>
      <w:r w:rsidRPr="00D6384F">
        <w:t xml:space="preserve"> </w:t>
      </w:r>
      <w:proofErr w:type="spellStart"/>
      <w:r w:rsidRPr="00D6384F">
        <w:t>qualityThreshold</w:t>
      </w:r>
      <w:proofErr w:type="spellEnd"/>
      <w:r w:rsidRPr="00D6384F">
        <w:t xml:space="preserve"> in LTE </w:t>
      </w:r>
      <w:proofErr w:type="spellStart"/>
      <w:r w:rsidRPr="00D6384F">
        <w:t>euCA</w:t>
      </w:r>
      <w:proofErr w:type="spellEnd"/>
      <w:r w:rsidRPr="00D6384F">
        <w:t>) the UE is required to report the measurement results only for the cells which met the configured thresholds.</w:t>
      </w:r>
    </w:p>
    <w:p w14:paraId="525D9B7E"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FFS: A validity Area (</w:t>
      </w:r>
      <w:proofErr w:type="gramStart"/>
      <w:r w:rsidRPr="00D6384F">
        <w:t>similar to</w:t>
      </w:r>
      <w:proofErr w:type="gramEnd"/>
      <w:r w:rsidRPr="00D6384F">
        <w:t xml:space="preserve"> </w:t>
      </w:r>
      <w:proofErr w:type="spellStart"/>
      <w:r w:rsidRPr="00D6384F">
        <w:t>validityArea</w:t>
      </w:r>
      <w:proofErr w:type="spellEnd"/>
      <w:r w:rsidRPr="00D6384F">
        <w:t xml:space="preserve"> in LTE </w:t>
      </w:r>
      <w:proofErr w:type="spellStart"/>
      <w:r w:rsidRPr="00D6384F">
        <w:t>euCA</w:t>
      </w:r>
      <w:proofErr w:type="spellEnd"/>
      <w:r w:rsidRPr="00D6384F">
        <w:t>) to indicate the list of cells within which UE is required to perform early measurements. If the UE reselects to a cell outside this list, the early measurements are no longer required (same as timer expiry).</w:t>
      </w:r>
    </w:p>
    <w:p w14:paraId="6C231387"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lastRenderedPageBreak/>
        <w:tab/>
        <w:t>o</w:t>
      </w:r>
      <w:r w:rsidRPr="00D6384F">
        <w:tab/>
        <w:t xml:space="preserve">If it is absent, the UE will not have area limitation of early measurements. </w:t>
      </w:r>
    </w:p>
    <w:p w14:paraId="18B10B52"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For SSB based measurements:</w:t>
      </w:r>
    </w:p>
    <w:p w14:paraId="5B0C0435"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5:</w:t>
      </w:r>
      <w:r w:rsidRPr="00D6384F">
        <w:tab/>
        <w:t>For both IDLE and INACTIVE early measurements, SSB frequencies to be measured can be located out of sync raster</w:t>
      </w:r>
    </w:p>
    <w:p w14:paraId="770A40AA"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6: </w:t>
      </w:r>
      <w:r w:rsidRPr="00D6384F">
        <w:tab/>
        <w:t xml:space="preserve">For both IDLE and INACTIVE early measurements, RSRP and RSRQ can be configured as cell and beam measurement quantity. </w:t>
      </w:r>
    </w:p>
    <w:p w14:paraId="5F5FAAAC"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74237E7E"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8: </w:t>
      </w:r>
      <w:r w:rsidRPr="00D6384F">
        <w:tab/>
        <w:t xml:space="preserve">As LTE </w:t>
      </w:r>
      <w:proofErr w:type="spellStart"/>
      <w:r w:rsidRPr="00D6384F">
        <w:t>euCA</w:t>
      </w:r>
      <w:proofErr w:type="spellEnd"/>
      <w:r w:rsidRPr="00D6384F">
        <w:t>, cell / beam SINR is not introduced as measurement quantity in NR early measurement configuration in Rel-16.</w:t>
      </w:r>
    </w:p>
    <w:p w14:paraId="10B8AB33"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For SSB based beam level measurement configurations:</w:t>
      </w:r>
    </w:p>
    <w:p w14:paraId="178C8E15"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9</w:t>
      </w:r>
      <w:r w:rsidRPr="00D6384F">
        <w:tab/>
        <w:t>The UE is required to report the beam with the highest measurement quantity</w:t>
      </w:r>
    </w:p>
    <w:p w14:paraId="06338B35"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FFS: Whether additional beams can be reported.</w:t>
      </w:r>
    </w:p>
    <w:p w14:paraId="02701FFD"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10: For both IDLE and INACTIVE early measurements, the UE can be configured with one of the 3 beam reporting types</w:t>
      </w:r>
    </w:p>
    <w:p w14:paraId="2287D513"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1)</w:t>
      </w:r>
      <w:r w:rsidRPr="00D6384F">
        <w:tab/>
        <w:t xml:space="preserve">No beam reporting; </w:t>
      </w:r>
    </w:p>
    <w:p w14:paraId="5005FB2B"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2)</w:t>
      </w:r>
      <w:r w:rsidRPr="00D6384F">
        <w:tab/>
        <w:t xml:space="preserve">Only beam identifier </w:t>
      </w:r>
    </w:p>
    <w:p w14:paraId="1081731F"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3)</w:t>
      </w:r>
      <w:r w:rsidRPr="00D6384F">
        <w:tab/>
        <w:t xml:space="preserve">Both beam identifier and quantity </w:t>
      </w:r>
    </w:p>
    <w:p w14:paraId="512A1F36"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FFS: Whether to support CSI-RS based NR early measurements</w:t>
      </w:r>
    </w:p>
    <w:p w14:paraId="57FC483C" w14:textId="77777777" w:rsidR="00CF69FD" w:rsidRPr="00D6384F" w:rsidRDefault="00CF69FD" w:rsidP="00CF69FD">
      <w:pPr>
        <w:pStyle w:val="Doc-text2"/>
        <w:pBdr>
          <w:top w:val="single" w:sz="4" w:space="1" w:color="auto"/>
          <w:left w:val="single" w:sz="4" w:space="4" w:color="auto"/>
          <w:bottom w:val="single" w:sz="4" w:space="1" w:color="auto"/>
          <w:right w:val="single" w:sz="4" w:space="4" w:color="auto"/>
        </w:pBdr>
        <w:ind w:left="726"/>
      </w:pPr>
      <w:r w:rsidRPr="00D6384F">
        <w:t xml:space="preserve">11: 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Details are FFS</w:t>
      </w:r>
    </w:p>
    <w:p w14:paraId="2A3A1931" w14:textId="488E7D6C" w:rsidR="00CF69FD" w:rsidRDefault="00CF69FD" w:rsidP="004C4DE5"/>
    <w:p w14:paraId="0AE1DAD9" w14:textId="1B68701B" w:rsidR="005D19B8" w:rsidRDefault="007351AE" w:rsidP="004C4DE5">
      <w:r w:rsidRPr="00824E03">
        <w:t xml:space="preserve">The early measurement configuration </w:t>
      </w:r>
      <w:r w:rsidR="00824E03" w:rsidRPr="00824E03">
        <w:t>shall support both NR and LTE configuration.</w:t>
      </w:r>
      <w:r w:rsidR="00824E03">
        <w:t xml:space="preserve"> Using the LTE Rel-15 </w:t>
      </w:r>
      <w:proofErr w:type="spellStart"/>
      <w:r w:rsidR="00824E03">
        <w:t>euCA</w:t>
      </w:r>
      <w:proofErr w:type="spellEnd"/>
      <w:r w:rsidR="00824E03">
        <w:t xml:space="preserve"> work as baseline, the dedicated provision should then be included in the </w:t>
      </w:r>
      <w:proofErr w:type="spellStart"/>
      <w:r w:rsidR="00824E03" w:rsidRPr="00824E03">
        <w:rPr>
          <w:i/>
        </w:rPr>
        <w:t>RRCRelease</w:t>
      </w:r>
      <w:proofErr w:type="spellEnd"/>
      <w:r w:rsidR="00824E03">
        <w:t xml:space="preserve"> message. Where to include the broadcast configuration in NR is however not clear, </w:t>
      </w:r>
      <w:r w:rsidR="00180680">
        <w:t xml:space="preserve">especially </w:t>
      </w:r>
      <w:r w:rsidR="00824E03">
        <w:t>considering that it may contain information related to both NR and E-UTRA carriers/c</w:t>
      </w:r>
      <w:r w:rsidR="00824E03" w:rsidRPr="00824E03">
        <w:t xml:space="preserve">ells. In this contribution we </w:t>
      </w:r>
      <w:r w:rsidR="00491763" w:rsidRPr="00824E03">
        <w:t xml:space="preserve">discuss </w:t>
      </w:r>
      <w:r w:rsidR="00824E03" w:rsidRPr="00824E03">
        <w:t xml:space="preserve">how to provide broadcast </w:t>
      </w:r>
      <w:r w:rsidR="00491763" w:rsidRPr="00824E03">
        <w:t xml:space="preserve">configuration of early measurements </w:t>
      </w:r>
      <w:r w:rsidR="00824E03" w:rsidRPr="00824E03">
        <w:t>in NR</w:t>
      </w:r>
      <w:r w:rsidR="00491763" w:rsidRPr="00824E03">
        <w:t>.</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3FC4592A" w14:textId="0449785D" w:rsidR="00AF2722" w:rsidRPr="001B776A" w:rsidRDefault="007E5AE3" w:rsidP="007E5AE3">
      <w:pPr>
        <w:pStyle w:val="Heading2"/>
      </w:pPr>
      <w:r w:rsidRPr="001B776A">
        <w:t>Idle mode measurement</w:t>
      </w:r>
      <w:r w:rsidR="00CC091C">
        <w:t xml:space="preserve"> configuration</w:t>
      </w:r>
      <w:r w:rsidRPr="001B776A">
        <w:t xml:space="preserve"> in LTE Rel-15</w:t>
      </w:r>
    </w:p>
    <w:p w14:paraId="1D12E359" w14:textId="1C93110E" w:rsidR="007E5AE3" w:rsidRDefault="00CC091C" w:rsidP="007E5AE3">
      <w:r>
        <w:t xml:space="preserve">In </w:t>
      </w:r>
      <w:r w:rsidR="007E5AE3">
        <w:rPr>
          <w:bCs/>
          <w:lang w:val="en-US"/>
        </w:rPr>
        <w:t xml:space="preserve">LTE Rel-15 </w:t>
      </w:r>
      <w:proofErr w:type="spellStart"/>
      <w:r w:rsidR="007E5AE3">
        <w:rPr>
          <w:bCs/>
          <w:lang w:val="en-US"/>
        </w:rPr>
        <w:t>euCA</w:t>
      </w:r>
      <w:proofErr w:type="spellEnd"/>
      <w:r w:rsidR="007E5AE3">
        <w:rPr>
          <w:bCs/>
          <w:lang w:val="en-US"/>
        </w:rPr>
        <w:t xml:space="preserve"> </w:t>
      </w:r>
      <w:r>
        <w:rPr>
          <w:bCs/>
          <w:lang w:val="en-US"/>
        </w:rPr>
        <w:t xml:space="preserve">the configuration of E-UTRA carriers/cells where idle mode </w:t>
      </w:r>
      <w:r w:rsidR="00DF535E">
        <w:rPr>
          <w:bCs/>
          <w:lang w:val="en-US"/>
        </w:rPr>
        <w:t>measurement</w:t>
      </w:r>
      <w:r>
        <w:rPr>
          <w:bCs/>
          <w:lang w:val="en-US"/>
        </w:rPr>
        <w:t>s</w:t>
      </w:r>
      <w:r w:rsidR="00DF535E">
        <w:rPr>
          <w:bCs/>
          <w:lang w:val="en-US"/>
        </w:rPr>
        <w:t xml:space="preserve"> </w:t>
      </w:r>
      <w:r>
        <w:rPr>
          <w:bCs/>
          <w:lang w:val="en-US"/>
        </w:rPr>
        <w:t xml:space="preserve">are to performed is </w:t>
      </w:r>
      <w:r w:rsidR="00DF535E">
        <w:rPr>
          <w:bCs/>
          <w:lang w:val="en-US"/>
        </w:rPr>
        <w:t xml:space="preserve">provided </w:t>
      </w:r>
      <w:r>
        <w:rPr>
          <w:bCs/>
          <w:lang w:val="en-US"/>
        </w:rPr>
        <w:t xml:space="preserve">either </w:t>
      </w:r>
      <w:r w:rsidR="00DF535E">
        <w:rPr>
          <w:bCs/>
          <w:lang w:val="en-US"/>
        </w:rPr>
        <w:t xml:space="preserve">through dedicated signaling (in the </w:t>
      </w:r>
      <w:r w:rsidR="00DF535E" w:rsidRPr="00DF535E">
        <w:rPr>
          <w:bCs/>
          <w:i/>
          <w:lang w:val="en-US"/>
        </w:rPr>
        <w:t>RRCConnectionRelease</w:t>
      </w:r>
      <w:r w:rsidR="00DF535E">
        <w:rPr>
          <w:bCs/>
          <w:lang w:val="en-US"/>
        </w:rPr>
        <w:t xml:space="preserve"> message) or broadcast (in SIB5)</w:t>
      </w:r>
      <w:r w:rsidR="007E5AE3" w:rsidRPr="00342E25">
        <w:t>:</w:t>
      </w:r>
    </w:p>
    <w:p w14:paraId="750603FD" w14:textId="77777777" w:rsidR="007E5AE3" w:rsidRPr="00D0452D" w:rsidRDefault="007E5AE3" w:rsidP="007E5AE3">
      <w:pPr>
        <w:pStyle w:val="PL"/>
        <w:shd w:val="clear" w:color="auto" w:fill="E6E6E6"/>
      </w:pPr>
      <w:r w:rsidRPr="00D0452D">
        <w:t>RRCConnectionRelease-v1530-IEs ::=</w:t>
      </w:r>
      <w:r w:rsidRPr="00D0452D">
        <w:tab/>
        <w:t>SEQUENCE {</w:t>
      </w:r>
    </w:p>
    <w:p w14:paraId="02D3E671" w14:textId="77777777" w:rsidR="007E5AE3" w:rsidRPr="00D0452D" w:rsidRDefault="007E5AE3" w:rsidP="007E5AE3">
      <w:pPr>
        <w:pStyle w:val="PL"/>
        <w:shd w:val="clear" w:color="auto" w:fill="E6E6E6"/>
      </w:pPr>
      <w:r w:rsidRPr="00D0452D">
        <w:tab/>
        <w:t>drb-ContinueROHC-r15</w:t>
      </w:r>
      <w:r w:rsidRPr="00D0452D">
        <w:tab/>
      </w:r>
      <w:r w:rsidRPr="00D0452D">
        <w:tab/>
      </w:r>
      <w:r w:rsidRPr="00D0452D">
        <w:tab/>
      </w:r>
      <w:r w:rsidRPr="00D0452D">
        <w:tab/>
        <w:t>ENUMERATED {true}</w:t>
      </w:r>
      <w:r w:rsidRPr="00D0452D">
        <w:tab/>
      </w:r>
      <w:r w:rsidRPr="00D0452D">
        <w:tab/>
      </w:r>
      <w:r w:rsidRPr="00D0452D">
        <w:tab/>
        <w:t>OPTIONAL,</w:t>
      </w:r>
      <w:r w:rsidRPr="00D0452D">
        <w:tab/>
        <w:t>-- Cond UP-EDT</w:t>
      </w:r>
    </w:p>
    <w:p w14:paraId="163C3553" w14:textId="77777777" w:rsidR="007E5AE3" w:rsidRPr="00D0452D" w:rsidRDefault="007E5AE3" w:rsidP="007E5AE3">
      <w:pPr>
        <w:pStyle w:val="PL"/>
        <w:shd w:val="clear" w:color="auto" w:fill="E6E6E6"/>
      </w:pPr>
      <w:r w:rsidRPr="00D0452D">
        <w:tab/>
        <w:t>nextHopChainingCount-r15</w:t>
      </w:r>
      <w:r w:rsidRPr="00D0452D">
        <w:tab/>
      </w:r>
      <w:r w:rsidRPr="00D0452D">
        <w:tab/>
      </w:r>
      <w:r w:rsidRPr="00D0452D">
        <w:tab/>
        <w:t>NextHopChainingCount</w:t>
      </w:r>
      <w:r w:rsidRPr="00D0452D">
        <w:tab/>
      </w:r>
      <w:r w:rsidRPr="00D0452D">
        <w:tab/>
        <w:t>OPTIONAL,</w:t>
      </w:r>
      <w:r w:rsidRPr="00D0452D">
        <w:tab/>
        <w:t>-- Cond UP-EDT</w:t>
      </w:r>
    </w:p>
    <w:p w14:paraId="1ED67471" w14:textId="77777777" w:rsidR="007E5AE3" w:rsidRPr="00D0452D" w:rsidRDefault="007E5AE3" w:rsidP="007E5AE3">
      <w:pPr>
        <w:pStyle w:val="PL"/>
        <w:shd w:val="clear" w:color="auto" w:fill="E6E6E6"/>
      </w:pPr>
      <w:r w:rsidRPr="00D0452D">
        <w:tab/>
      </w:r>
      <w:r w:rsidRPr="001B776A">
        <w:rPr>
          <w:highlight w:val="yellow"/>
        </w:rPr>
        <w:t>measIdleConfig-r15</w:t>
      </w:r>
      <w:r w:rsidRPr="001B776A">
        <w:tab/>
      </w:r>
      <w:r w:rsidRPr="001B776A">
        <w:tab/>
      </w:r>
      <w:r w:rsidRPr="001B776A">
        <w:tab/>
      </w:r>
      <w:r w:rsidRPr="001B776A">
        <w:tab/>
      </w:r>
      <w:r w:rsidRPr="001B776A">
        <w:tab/>
      </w:r>
      <w:bookmarkStart w:id="2" w:name="_Hlk4338610"/>
      <w:r w:rsidRPr="001B776A">
        <w:rPr>
          <w:highlight w:val="yellow"/>
        </w:rPr>
        <w:t>MeasIdleConfigDedicated-r15</w:t>
      </w:r>
      <w:bookmarkEnd w:id="2"/>
      <w:r w:rsidRPr="00D0452D">
        <w:tab/>
        <w:t>OPTIONAL,</w:t>
      </w:r>
      <w:r w:rsidRPr="00D0452D">
        <w:tab/>
        <w:t>-- Need ON</w:t>
      </w:r>
    </w:p>
    <w:p w14:paraId="243DE1E1" w14:textId="77777777" w:rsidR="007E5AE3" w:rsidRPr="00D0452D" w:rsidRDefault="007E5AE3" w:rsidP="007E5AE3">
      <w:pPr>
        <w:pStyle w:val="PL"/>
        <w:shd w:val="clear" w:color="auto" w:fill="E6E6E6"/>
      </w:pPr>
      <w:r w:rsidRPr="00D0452D">
        <w:tab/>
        <w:t>rrc-InactiveConfig-r15</w:t>
      </w:r>
      <w:r w:rsidRPr="00D0452D">
        <w:tab/>
      </w:r>
      <w:r w:rsidRPr="00D0452D">
        <w:tab/>
      </w:r>
      <w:r w:rsidRPr="00D0452D">
        <w:tab/>
      </w:r>
      <w:r w:rsidRPr="00D0452D">
        <w:tab/>
        <w:t>RRC-InactiveConfig-r15</w:t>
      </w:r>
      <w:r w:rsidRPr="00D0452D">
        <w:tab/>
      </w:r>
      <w:r w:rsidRPr="00D0452D">
        <w:tab/>
        <w:t>OPTIONAL,</w:t>
      </w:r>
      <w:r w:rsidRPr="00D0452D">
        <w:tab/>
        <w:t>-- Need OR</w:t>
      </w:r>
    </w:p>
    <w:p w14:paraId="750F2B82" w14:textId="77777777" w:rsidR="007E5AE3" w:rsidRPr="00D0452D" w:rsidRDefault="007E5AE3" w:rsidP="007E5AE3">
      <w:pPr>
        <w:pStyle w:val="PL"/>
        <w:shd w:val="clear" w:color="auto" w:fill="E6E6E6"/>
      </w:pPr>
      <w:r w:rsidRPr="00D0452D">
        <w:tab/>
        <w:t>cn-Type-r15</w:t>
      </w:r>
      <w:r w:rsidRPr="00D0452D">
        <w:tab/>
      </w:r>
      <w:r w:rsidRPr="00D0452D">
        <w:tab/>
      </w:r>
      <w:r w:rsidRPr="00D0452D">
        <w:tab/>
      </w:r>
      <w:r w:rsidRPr="00D0452D">
        <w:tab/>
      </w:r>
      <w:r w:rsidRPr="00D0452D">
        <w:tab/>
      </w:r>
      <w:r w:rsidRPr="00D0452D">
        <w:tab/>
      </w:r>
      <w:r w:rsidRPr="00D0452D">
        <w:tab/>
        <w:t>ENUMERATED {epc,fivegc}</w:t>
      </w:r>
      <w:r w:rsidRPr="00D0452D">
        <w:tab/>
      </w:r>
      <w:r w:rsidRPr="00D0452D">
        <w:tab/>
        <w:t>OPTIONAL,</w:t>
      </w:r>
      <w:r w:rsidRPr="00D0452D">
        <w:tab/>
        <w:t>-- Need OR</w:t>
      </w:r>
    </w:p>
    <w:p w14:paraId="620511F6" w14:textId="77777777" w:rsidR="007E5AE3" w:rsidRPr="00D0452D" w:rsidRDefault="007E5AE3" w:rsidP="007E5AE3">
      <w:pPr>
        <w:pStyle w:val="PL"/>
        <w:shd w:val="clear" w:color="auto" w:fill="E6E6E6"/>
      </w:pPr>
      <w:r w:rsidRPr="00D0452D">
        <w:tab/>
        <w:t>nonCriticalExtension</w:t>
      </w:r>
      <w:r w:rsidRPr="00D0452D">
        <w:tab/>
      </w:r>
      <w:r w:rsidRPr="00D0452D">
        <w:tab/>
      </w:r>
      <w:r w:rsidRPr="00D0452D">
        <w:tab/>
      </w:r>
      <w:r w:rsidRPr="00D0452D">
        <w:tab/>
      </w:r>
      <w:r w:rsidRPr="00D0452D">
        <w:rPr>
          <w:lang w:eastAsia="sv-SE"/>
        </w:rPr>
        <w:t>RRCConnectionRelease-v1540-IEs</w:t>
      </w:r>
      <w:r w:rsidRPr="00D0452D">
        <w:tab/>
      </w:r>
      <w:r w:rsidRPr="00D0452D">
        <w:tab/>
      </w:r>
      <w:r w:rsidRPr="00D0452D">
        <w:tab/>
        <w:t>OPTIONAL</w:t>
      </w:r>
    </w:p>
    <w:p w14:paraId="778EEE65" w14:textId="77777777" w:rsidR="007E5AE3" w:rsidRPr="00D0452D" w:rsidRDefault="007E5AE3" w:rsidP="007E5AE3">
      <w:pPr>
        <w:pStyle w:val="PL"/>
        <w:shd w:val="clear" w:color="auto" w:fill="E6E6E6"/>
      </w:pPr>
      <w:r w:rsidRPr="00D0452D">
        <w:t>}</w:t>
      </w:r>
    </w:p>
    <w:p w14:paraId="415C8556" w14:textId="0E0A4CD7" w:rsidR="007E5AE3" w:rsidRDefault="007E5AE3" w:rsidP="007E5AE3">
      <w:pPr>
        <w:rPr>
          <w:lang w:val="en-US"/>
        </w:rPr>
      </w:pPr>
    </w:p>
    <w:p w14:paraId="49407FA8" w14:textId="77777777" w:rsidR="007E5AE3" w:rsidRPr="00D0452D" w:rsidRDefault="007E5AE3" w:rsidP="007E5AE3">
      <w:pPr>
        <w:pStyle w:val="PL"/>
        <w:shd w:val="clear" w:color="auto" w:fill="E6E6E6"/>
      </w:pPr>
      <w:r w:rsidRPr="00D0452D">
        <w:t>SystemInformationBlockType5 ::=</w:t>
      </w:r>
      <w:r w:rsidRPr="00D0452D">
        <w:tab/>
      </w:r>
      <w:r w:rsidRPr="00D0452D">
        <w:tab/>
        <w:t>SEQUENCE {</w:t>
      </w:r>
    </w:p>
    <w:p w14:paraId="4A6E2167" w14:textId="77777777" w:rsidR="007E5AE3" w:rsidRPr="00D0452D" w:rsidRDefault="007E5AE3" w:rsidP="007E5AE3">
      <w:pPr>
        <w:pStyle w:val="PL"/>
        <w:shd w:val="clear" w:color="auto" w:fill="E6E6E6"/>
      </w:pPr>
      <w:r w:rsidRPr="00D0452D">
        <w:tab/>
        <w:t>interFreqCarrierFreqList</w:t>
      </w:r>
      <w:r w:rsidRPr="00D0452D">
        <w:tab/>
      </w:r>
      <w:r w:rsidRPr="00D0452D">
        <w:tab/>
      </w:r>
      <w:r w:rsidRPr="00D0452D">
        <w:tab/>
        <w:t>InterFreqCarrierFreqList,</w:t>
      </w:r>
    </w:p>
    <w:p w14:paraId="7E04504B" w14:textId="77777777" w:rsidR="007E5AE3" w:rsidRPr="00D0452D" w:rsidRDefault="007E5AE3" w:rsidP="007E5AE3">
      <w:pPr>
        <w:pStyle w:val="PL"/>
        <w:shd w:val="clear" w:color="auto" w:fill="E6E6E6"/>
      </w:pPr>
      <w:r w:rsidRPr="00D0452D">
        <w:tab/>
        <w:t>...,</w:t>
      </w:r>
    </w:p>
    <w:p w14:paraId="06895253" w14:textId="77777777" w:rsidR="007E5AE3" w:rsidRPr="00D0452D" w:rsidRDefault="007E5AE3" w:rsidP="007E5AE3">
      <w:pPr>
        <w:pStyle w:val="PL"/>
        <w:shd w:val="clear" w:color="auto" w:fill="E6E6E6"/>
      </w:pPr>
      <w:r w:rsidRPr="00D0452D">
        <w:tab/>
        <w:t>lateNonCriticalExtension</w:t>
      </w:r>
      <w:r w:rsidRPr="00D0452D">
        <w:tab/>
      </w:r>
      <w:r w:rsidRPr="00D0452D">
        <w:tab/>
      </w:r>
      <w:r w:rsidRPr="00D0452D">
        <w:tab/>
      </w:r>
      <w:r w:rsidRPr="00D0452D">
        <w:tab/>
        <w:t>OCTET STRING</w:t>
      </w:r>
      <w:r w:rsidRPr="00D0452D">
        <w:tab/>
        <w:t>(CONTAINING SystemInformationBlockType5-v8h0-IEs)</w:t>
      </w:r>
      <w:r w:rsidRPr="00D0452D">
        <w:tab/>
      </w:r>
      <w:r w:rsidRPr="00D0452D">
        <w:tab/>
      </w:r>
      <w:r w:rsidRPr="00D0452D">
        <w:tab/>
      </w:r>
      <w:r w:rsidRPr="00D0452D">
        <w:tab/>
        <w:t>OPTIONAL,</w:t>
      </w:r>
    </w:p>
    <w:p w14:paraId="5D27DE0B" w14:textId="77777777" w:rsidR="007E5AE3" w:rsidRPr="00D0452D" w:rsidRDefault="007E5AE3" w:rsidP="007E5AE3">
      <w:pPr>
        <w:pStyle w:val="PL"/>
        <w:shd w:val="clear" w:color="auto" w:fill="E6E6E6"/>
      </w:pPr>
      <w:r w:rsidRPr="00D0452D">
        <w:tab/>
        <w:t>[[</w:t>
      </w:r>
      <w:r w:rsidRPr="00D0452D">
        <w:tab/>
        <w:t>interFreqCarrierFreqList-v1250</w:t>
      </w:r>
      <w:r w:rsidRPr="00D0452D">
        <w:tab/>
        <w:t>InterFreqCarrierFreqList-v1250</w:t>
      </w:r>
      <w:r w:rsidRPr="00D0452D">
        <w:tab/>
      </w:r>
      <w:r w:rsidRPr="00D0452D">
        <w:tab/>
        <w:t>OPTIONAL,</w:t>
      </w:r>
      <w:r w:rsidRPr="00D0452D">
        <w:tab/>
        <w:t>-- Need OR</w:t>
      </w:r>
    </w:p>
    <w:p w14:paraId="5D7E260F" w14:textId="77777777" w:rsidR="007E5AE3" w:rsidRPr="00D0452D" w:rsidRDefault="007E5AE3" w:rsidP="007E5AE3">
      <w:pPr>
        <w:pStyle w:val="PL"/>
        <w:shd w:val="clear" w:color="auto" w:fill="E6E6E6"/>
      </w:pPr>
      <w:r w:rsidRPr="00D0452D">
        <w:tab/>
      </w:r>
      <w:r w:rsidRPr="00D0452D">
        <w:tab/>
        <w:t>interFreqCarrierFreqListExt-r12</w:t>
      </w:r>
      <w:r w:rsidRPr="00D0452D">
        <w:tab/>
        <w:t>InterFreqCarrierFreqListExt-r12</w:t>
      </w:r>
      <w:r w:rsidRPr="00D0452D">
        <w:tab/>
        <w:t>OPTIONAL</w:t>
      </w:r>
      <w:r w:rsidRPr="00D0452D">
        <w:tab/>
        <w:t>-- Need OR</w:t>
      </w:r>
    </w:p>
    <w:p w14:paraId="4B86F407" w14:textId="77777777" w:rsidR="007E5AE3" w:rsidRPr="00D0452D" w:rsidRDefault="007E5AE3" w:rsidP="007E5AE3">
      <w:pPr>
        <w:pStyle w:val="PL"/>
        <w:shd w:val="clear" w:color="auto" w:fill="E6E6E6"/>
      </w:pPr>
      <w:r w:rsidRPr="00D0452D">
        <w:tab/>
        <w:t>]],</w:t>
      </w:r>
    </w:p>
    <w:p w14:paraId="134C7D93" w14:textId="77777777" w:rsidR="007E5AE3" w:rsidRPr="00D0452D" w:rsidRDefault="007E5AE3" w:rsidP="007E5AE3">
      <w:pPr>
        <w:pStyle w:val="PL"/>
        <w:shd w:val="clear" w:color="auto" w:fill="E6E6E6"/>
      </w:pPr>
      <w:r w:rsidRPr="00D0452D">
        <w:tab/>
        <w:t>[[</w:t>
      </w:r>
      <w:r w:rsidRPr="00D0452D">
        <w:tab/>
        <w:t>interFreqCarrierFreqListExt-v1280</w:t>
      </w:r>
      <w:r w:rsidRPr="00D0452D">
        <w:tab/>
        <w:t>InterFreqCarrierFreqListExt-v1280</w:t>
      </w:r>
      <w:r w:rsidRPr="00D0452D">
        <w:tab/>
        <w:t>OPTIONAL</w:t>
      </w:r>
      <w:r w:rsidRPr="00D0452D">
        <w:tab/>
        <w:t>-- Need OR</w:t>
      </w:r>
    </w:p>
    <w:p w14:paraId="787A1963" w14:textId="77777777" w:rsidR="007E5AE3" w:rsidRPr="00D0452D" w:rsidRDefault="007E5AE3" w:rsidP="007E5AE3">
      <w:pPr>
        <w:pStyle w:val="PL"/>
        <w:shd w:val="clear" w:color="auto" w:fill="E6E6E6"/>
      </w:pPr>
      <w:r w:rsidRPr="00D0452D">
        <w:tab/>
        <w:t>]],</w:t>
      </w:r>
    </w:p>
    <w:p w14:paraId="7F2CD283" w14:textId="77777777" w:rsidR="007E5AE3" w:rsidRPr="00D0452D" w:rsidRDefault="007E5AE3" w:rsidP="007E5AE3">
      <w:pPr>
        <w:pStyle w:val="PL"/>
        <w:shd w:val="clear" w:color="auto" w:fill="E6E6E6"/>
      </w:pPr>
      <w:r w:rsidRPr="00D0452D">
        <w:tab/>
        <w:t>[[</w:t>
      </w:r>
      <w:r w:rsidRPr="00D0452D">
        <w:tab/>
        <w:t>interFreqCarrierFreqList-v1310</w:t>
      </w:r>
      <w:r w:rsidRPr="00D0452D">
        <w:tab/>
      </w:r>
      <w:r w:rsidRPr="00D0452D">
        <w:tab/>
        <w:t>InterFreqCarrierFreqList-v1310</w:t>
      </w:r>
      <w:r w:rsidRPr="00D0452D">
        <w:tab/>
      </w:r>
      <w:r w:rsidRPr="00D0452D">
        <w:tab/>
        <w:t>OPTIONAL,</w:t>
      </w:r>
      <w:r w:rsidRPr="00D0452D">
        <w:tab/>
        <w:t>-- Need OR</w:t>
      </w:r>
    </w:p>
    <w:p w14:paraId="7594ECFD" w14:textId="77777777" w:rsidR="007E5AE3" w:rsidRPr="00D0452D" w:rsidRDefault="007E5AE3" w:rsidP="007E5AE3">
      <w:pPr>
        <w:pStyle w:val="PL"/>
        <w:shd w:val="clear" w:color="auto" w:fill="E6E6E6"/>
      </w:pPr>
      <w:r w:rsidRPr="00D0452D">
        <w:tab/>
      </w:r>
      <w:r w:rsidRPr="00D0452D">
        <w:tab/>
        <w:t>interFreqCarrierFreqListExt-v1310</w:t>
      </w:r>
      <w:r w:rsidRPr="00D0452D">
        <w:tab/>
        <w:t>InterFreqCarrierFreqListExt-v1310</w:t>
      </w:r>
      <w:r w:rsidRPr="00D0452D">
        <w:tab/>
        <w:t>OPTIONAL</w:t>
      </w:r>
      <w:r w:rsidRPr="00D0452D">
        <w:tab/>
        <w:t>-- Need OR</w:t>
      </w:r>
    </w:p>
    <w:p w14:paraId="6D549A6C" w14:textId="77777777" w:rsidR="007E5AE3" w:rsidRPr="00D0452D" w:rsidRDefault="007E5AE3" w:rsidP="007E5AE3">
      <w:pPr>
        <w:pStyle w:val="PL"/>
        <w:shd w:val="clear" w:color="auto" w:fill="E6E6E6"/>
      </w:pPr>
      <w:r w:rsidRPr="00D0452D">
        <w:tab/>
        <w:t>]],</w:t>
      </w:r>
    </w:p>
    <w:p w14:paraId="61B50C74" w14:textId="77777777" w:rsidR="007E5AE3" w:rsidRPr="00D0452D" w:rsidRDefault="007E5AE3" w:rsidP="007E5AE3">
      <w:pPr>
        <w:pStyle w:val="PL"/>
        <w:shd w:val="clear" w:color="auto" w:fill="E6E6E6"/>
      </w:pPr>
      <w:r w:rsidRPr="00D0452D">
        <w:tab/>
        <w:t>[[</w:t>
      </w:r>
      <w:r w:rsidRPr="00D0452D">
        <w:tab/>
        <w:t>interFreqCarrierFreqList-v1350</w:t>
      </w:r>
      <w:r w:rsidRPr="00D0452D">
        <w:tab/>
      </w:r>
      <w:r w:rsidRPr="00D0452D">
        <w:tab/>
        <w:t>InterFreqCarrierFreqList-v1350</w:t>
      </w:r>
      <w:r w:rsidRPr="00D0452D">
        <w:tab/>
        <w:t>OPTIONAL,</w:t>
      </w:r>
      <w:r w:rsidRPr="00D0452D">
        <w:tab/>
        <w:t>-- Need OR</w:t>
      </w:r>
    </w:p>
    <w:p w14:paraId="79ABBBA4" w14:textId="77777777" w:rsidR="007E5AE3" w:rsidRPr="00D0452D" w:rsidRDefault="007E5AE3" w:rsidP="007E5AE3">
      <w:pPr>
        <w:pStyle w:val="PL"/>
        <w:shd w:val="clear" w:color="auto" w:fill="E6E6E6"/>
      </w:pPr>
      <w:r w:rsidRPr="00D0452D">
        <w:lastRenderedPageBreak/>
        <w:tab/>
        <w:t>interFreqCarrierFreqListExt-v1350</w:t>
      </w:r>
      <w:r w:rsidRPr="00D0452D">
        <w:tab/>
        <w:t>InterFreqCarrierFreqListExt-v1350</w:t>
      </w:r>
      <w:r w:rsidRPr="00D0452D">
        <w:tab/>
        <w:t>OPTIONAL</w:t>
      </w:r>
      <w:r w:rsidRPr="00D0452D">
        <w:tab/>
        <w:t>-- Need OR</w:t>
      </w:r>
    </w:p>
    <w:p w14:paraId="4C4A8C4C" w14:textId="77777777" w:rsidR="007E5AE3" w:rsidRPr="00D0452D" w:rsidRDefault="007E5AE3" w:rsidP="007E5AE3">
      <w:pPr>
        <w:pStyle w:val="PL"/>
        <w:shd w:val="clear" w:color="auto" w:fill="E6E6E6"/>
      </w:pPr>
      <w:r w:rsidRPr="00D0452D">
        <w:tab/>
        <w:t>]],</w:t>
      </w:r>
    </w:p>
    <w:p w14:paraId="62F5140D" w14:textId="77777777" w:rsidR="007E5AE3" w:rsidRPr="00D0452D" w:rsidRDefault="007E5AE3" w:rsidP="007E5AE3">
      <w:pPr>
        <w:pStyle w:val="PL"/>
        <w:shd w:val="clear" w:color="auto" w:fill="E6E6E6"/>
      </w:pPr>
      <w:r w:rsidRPr="00D0452D">
        <w:tab/>
        <w:t>[[</w:t>
      </w:r>
      <w:r w:rsidRPr="00D0452D">
        <w:tab/>
        <w:t>interFreqCarrierFreqListExt-v1360</w:t>
      </w:r>
      <w:r w:rsidRPr="00D0452D">
        <w:tab/>
        <w:t>InterFreqCarrierFreqListExt-v1360</w:t>
      </w:r>
      <w:r w:rsidRPr="00D0452D">
        <w:tab/>
        <w:t>OPTIONAL</w:t>
      </w:r>
      <w:r w:rsidRPr="00D0452D">
        <w:tab/>
        <w:t>-- Need OR</w:t>
      </w:r>
    </w:p>
    <w:p w14:paraId="6F0F2BC2" w14:textId="77777777" w:rsidR="007E5AE3" w:rsidRPr="00D0452D" w:rsidRDefault="007E5AE3" w:rsidP="007E5AE3">
      <w:pPr>
        <w:pStyle w:val="PL"/>
        <w:shd w:val="clear" w:color="auto" w:fill="E6E6E6"/>
      </w:pPr>
      <w:r w:rsidRPr="00D0452D">
        <w:tab/>
        <w:t>]],</w:t>
      </w:r>
    </w:p>
    <w:p w14:paraId="340EA70A" w14:textId="77777777" w:rsidR="007E5AE3" w:rsidRPr="00D0452D" w:rsidRDefault="007E5AE3" w:rsidP="007E5AE3">
      <w:pPr>
        <w:pStyle w:val="PL"/>
        <w:shd w:val="clear" w:color="auto" w:fill="E6E6E6"/>
      </w:pPr>
      <w:r w:rsidRPr="00D0452D">
        <w:tab/>
        <w:t>[[</w:t>
      </w:r>
      <w:r w:rsidRPr="00D0452D">
        <w:tab/>
        <w:t>scptm-FreqOffset-r14</w:t>
      </w:r>
      <w:r w:rsidRPr="00D0452D">
        <w:tab/>
      </w:r>
      <w:r w:rsidRPr="00D0452D">
        <w:tab/>
      </w:r>
      <w:r w:rsidRPr="00D0452D">
        <w:tab/>
      </w:r>
      <w:r w:rsidRPr="00D0452D">
        <w:tab/>
        <w:t>INTEGER (1..8)</w:t>
      </w:r>
      <w:r w:rsidRPr="00D0452D">
        <w:tab/>
      </w:r>
      <w:r w:rsidRPr="00D0452D">
        <w:tab/>
      </w:r>
      <w:r w:rsidRPr="00D0452D">
        <w:tab/>
      </w:r>
      <w:r w:rsidRPr="00D0452D">
        <w:tab/>
      </w:r>
      <w:r w:rsidRPr="00D0452D">
        <w:tab/>
        <w:t>OPTIONAL</w:t>
      </w:r>
      <w:r w:rsidRPr="00D0452D">
        <w:tab/>
        <w:t>-- Need OP</w:t>
      </w:r>
    </w:p>
    <w:p w14:paraId="312B0453" w14:textId="77777777" w:rsidR="007E5AE3" w:rsidRPr="00D0452D" w:rsidRDefault="007E5AE3" w:rsidP="007E5AE3">
      <w:pPr>
        <w:pStyle w:val="PL"/>
        <w:shd w:val="clear" w:color="auto" w:fill="E6E6E6"/>
      </w:pPr>
      <w:r w:rsidRPr="00D0452D">
        <w:tab/>
        <w:t>]],</w:t>
      </w:r>
    </w:p>
    <w:p w14:paraId="5A51A7E3" w14:textId="77777777" w:rsidR="007E5AE3" w:rsidRPr="00D0452D" w:rsidRDefault="007E5AE3" w:rsidP="007E5AE3">
      <w:pPr>
        <w:pStyle w:val="PL"/>
        <w:shd w:val="clear" w:color="auto" w:fill="E6E6E6"/>
      </w:pPr>
      <w:r w:rsidRPr="00D0452D">
        <w:tab/>
        <w:t>[[</w:t>
      </w:r>
      <w:r w:rsidRPr="00D0452D">
        <w:tab/>
        <w:t>interFreqCarrierFreqList-v1530</w:t>
      </w:r>
      <w:r w:rsidRPr="00D0452D">
        <w:tab/>
      </w:r>
      <w:r w:rsidRPr="00D0452D">
        <w:tab/>
        <w:t>InterFreqCarrierFreqList-v1530</w:t>
      </w:r>
      <w:r w:rsidRPr="00D0452D">
        <w:tab/>
      </w:r>
      <w:r w:rsidRPr="00D0452D">
        <w:tab/>
        <w:t>OPTIONAL,</w:t>
      </w:r>
      <w:r w:rsidRPr="00D0452D">
        <w:tab/>
        <w:t>-- Need OR</w:t>
      </w:r>
    </w:p>
    <w:p w14:paraId="09A2911A" w14:textId="77777777" w:rsidR="007E5AE3" w:rsidRPr="00D0452D" w:rsidRDefault="007E5AE3" w:rsidP="007E5AE3">
      <w:pPr>
        <w:pStyle w:val="PL"/>
        <w:shd w:val="clear" w:color="auto" w:fill="E6E6E6"/>
      </w:pPr>
      <w:r w:rsidRPr="00D0452D">
        <w:tab/>
      </w:r>
      <w:r w:rsidRPr="00D0452D">
        <w:tab/>
        <w:t>interFreqCarrierFreqListExt-v1530</w:t>
      </w:r>
      <w:r w:rsidRPr="00D0452D">
        <w:tab/>
        <w:t>InterFreqCarrierFreqListExt-v1530</w:t>
      </w:r>
      <w:r w:rsidRPr="00D0452D">
        <w:tab/>
        <w:t>OPTIONAL,</w:t>
      </w:r>
      <w:r w:rsidRPr="00D0452D">
        <w:tab/>
        <w:t>-- Need OR</w:t>
      </w:r>
    </w:p>
    <w:p w14:paraId="3CA5398F" w14:textId="77777777" w:rsidR="007E5AE3" w:rsidRPr="00D0452D" w:rsidRDefault="007E5AE3" w:rsidP="007E5AE3">
      <w:pPr>
        <w:pStyle w:val="PL"/>
        <w:shd w:val="clear" w:color="auto" w:fill="E6E6E6"/>
      </w:pPr>
      <w:r w:rsidRPr="00D0452D">
        <w:tab/>
      </w:r>
      <w:r w:rsidRPr="00D0452D">
        <w:tab/>
      </w:r>
      <w:r w:rsidRPr="007E5AE3">
        <w:rPr>
          <w:highlight w:val="yellow"/>
        </w:rPr>
        <w:t>measIdleConfigSIB-r15</w:t>
      </w:r>
      <w:r w:rsidRPr="007E5AE3">
        <w:rPr>
          <w:highlight w:val="yellow"/>
        </w:rPr>
        <w:tab/>
      </w:r>
      <w:r w:rsidRPr="007E5AE3">
        <w:rPr>
          <w:highlight w:val="yellow"/>
        </w:rPr>
        <w:tab/>
      </w:r>
      <w:r w:rsidRPr="007E5AE3">
        <w:rPr>
          <w:highlight w:val="yellow"/>
        </w:rPr>
        <w:tab/>
      </w:r>
      <w:r w:rsidRPr="007E5AE3">
        <w:rPr>
          <w:highlight w:val="yellow"/>
        </w:rPr>
        <w:tab/>
        <w:t>MeasIdleConfigSIB-r15</w:t>
      </w:r>
      <w:r w:rsidRPr="00D0452D">
        <w:tab/>
      </w:r>
      <w:r w:rsidRPr="00D0452D">
        <w:tab/>
      </w:r>
      <w:r w:rsidRPr="00D0452D">
        <w:tab/>
        <w:t>OPTIONAL</w:t>
      </w:r>
      <w:r w:rsidRPr="00D0452D">
        <w:tab/>
        <w:t>-- Need OR</w:t>
      </w:r>
    </w:p>
    <w:p w14:paraId="299DF5BF" w14:textId="77777777" w:rsidR="007E5AE3" w:rsidRPr="00D0452D" w:rsidRDefault="007E5AE3" w:rsidP="007E5AE3">
      <w:pPr>
        <w:pStyle w:val="PL"/>
        <w:shd w:val="clear" w:color="auto" w:fill="E6E6E6"/>
      </w:pPr>
      <w:r w:rsidRPr="00D0452D">
        <w:tab/>
        <w:t>]]</w:t>
      </w:r>
    </w:p>
    <w:p w14:paraId="2BE96F36" w14:textId="22280B61" w:rsidR="007E5AE3" w:rsidRDefault="007E5AE3" w:rsidP="007E5AE3">
      <w:pPr>
        <w:pStyle w:val="PL"/>
        <w:shd w:val="clear" w:color="auto" w:fill="E6E6E6"/>
      </w:pPr>
      <w:r w:rsidRPr="00D0452D">
        <w:t>}</w:t>
      </w:r>
    </w:p>
    <w:p w14:paraId="75494590" w14:textId="77777777" w:rsidR="007E5AE3" w:rsidRPr="00D0452D" w:rsidRDefault="007E5AE3" w:rsidP="007E5AE3">
      <w:pPr>
        <w:pStyle w:val="PL"/>
        <w:shd w:val="clear" w:color="auto" w:fill="E6E6E6"/>
      </w:pPr>
    </w:p>
    <w:p w14:paraId="3C329DFC" w14:textId="77777777" w:rsidR="007E5AE3" w:rsidRDefault="007E5AE3" w:rsidP="007E5AE3">
      <w:pPr>
        <w:rPr>
          <w:lang w:val="en-US"/>
        </w:rPr>
      </w:pPr>
    </w:p>
    <w:p w14:paraId="2C5B522D" w14:textId="77777777" w:rsidR="007E5AE3" w:rsidRPr="00D0452D" w:rsidRDefault="007E5AE3" w:rsidP="007E5AE3">
      <w:pPr>
        <w:pStyle w:val="PL"/>
        <w:shd w:val="clear" w:color="auto" w:fill="E6E6E6"/>
      </w:pPr>
      <w:r w:rsidRPr="00D0452D">
        <w:t>MeasIdleConfigSIB-r15 ::= SEQUENCE {</w:t>
      </w:r>
    </w:p>
    <w:p w14:paraId="466C4677" w14:textId="77777777" w:rsidR="007E5AE3" w:rsidRPr="00D0452D" w:rsidRDefault="007E5AE3" w:rsidP="007E5AE3">
      <w:pPr>
        <w:pStyle w:val="PL"/>
        <w:shd w:val="clear" w:color="auto" w:fill="E6E6E6"/>
      </w:pPr>
      <w:r w:rsidRPr="00D0452D">
        <w:tab/>
      </w:r>
      <w:r w:rsidRPr="007E5AE3">
        <w:rPr>
          <w:highlight w:val="yellow"/>
        </w:rPr>
        <w:t>measIdleCarrierListEUTRA-r15</w:t>
      </w:r>
      <w:r w:rsidRPr="007E5AE3">
        <w:rPr>
          <w:highlight w:val="yellow"/>
        </w:rPr>
        <w:tab/>
        <w:t>EUTRA-CarrierList-r15</w:t>
      </w:r>
      <w:r w:rsidRPr="00D0452D">
        <w:t>,</w:t>
      </w:r>
    </w:p>
    <w:p w14:paraId="42D80CF6" w14:textId="77777777" w:rsidR="007E5AE3" w:rsidRPr="00D0452D" w:rsidRDefault="007E5AE3" w:rsidP="007E5AE3">
      <w:pPr>
        <w:pStyle w:val="PL"/>
        <w:shd w:val="clear" w:color="auto" w:fill="E6E6E6"/>
      </w:pPr>
      <w:r w:rsidRPr="00D0452D">
        <w:tab/>
        <w:t>...</w:t>
      </w:r>
    </w:p>
    <w:p w14:paraId="75760903" w14:textId="77777777" w:rsidR="007E5AE3" w:rsidRPr="00D0452D" w:rsidRDefault="007E5AE3" w:rsidP="007E5AE3">
      <w:pPr>
        <w:pStyle w:val="PL"/>
        <w:shd w:val="clear" w:color="auto" w:fill="E6E6E6"/>
      </w:pPr>
      <w:r w:rsidRPr="00D0452D">
        <w:t>}</w:t>
      </w:r>
    </w:p>
    <w:p w14:paraId="19CEC4A9" w14:textId="77777777" w:rsidR="007E5AE3" w:rsidRDefault="007E5AE3" w:rsidP="007E5AE3">
      <w:pPr>
        <w:pStyle w:val="PL"/>
        <w:shd w:val="clear" w:color="auto" w:fill="E6E6E6"/>
      </w:pPr>
    </w:p>
    <w:p w14:paraId="15741CC5" w14:textId="0CCC6F19" w:rsidR="007E5AE3" w:rsidRPr="00D0452D" w:rsidRDefault="007E5AE3" w:rsidP="007E5AE3">
      <w:pPr>
        <w:pStyle w:val="PL"/>
        <w:shd w:val="clear" w:color="auto" w:fill="E6E6E6"/>
      </w:pPr>
      <w:r w:rsidRPr="00D0452D">
        <w:t>MeasIdleConfigDedicated-r15 ::= SEQUENCE {</w:t>
      </w:r>
    </w:p>
    <w:p w14:paraId="228073F4" w14:textId="77777777" w:rsidR="007E5AE3" w:rsidRPr="00D0452D" w:rsidRDefault="007E5AE3" w:rsidP="007E5AE3">
      <w:pPr>
        <w:pStyle w:val="PL"/>
        <w:shd w:val="clear" w:color="auto" w:fill="E6E6E6"/>
      </w:pPr>
      <w:r w:rsidRPr="00D0452D">
        <w:tab/>
      </w:r>
      <w:bookmarkStart w:id="3" w:name="_Hlk4156706"/>
      <w:r w:rsidRPr="00677265">
        <w:rPr>
          <w:highlight w:val="yellow"/>
        </w:rPr>
        <w:t>measIdleCarrierListEUTRA-r15</w:t>
      </w:r>
      <w:bookmarkEnd w:id="3"/>
      <w:r w:rsidRPr="00677265">
        <w:rPr>
          <w:highlight w:val="yellow"/>
        </w:rPr>
        <w:tab/>
        <w:t>EUTRA-CarrierList-r15</w:t>
      </w:r>
      <w:r w:rsidRPr="00D0452D">
        <w:tab/>
      </w:r>
      <w:r w:rsidRPr="00D0452D">
        <w:tab/>
      </w:r>
      <w:r w:rsidRPr="00D0452D">
        <w:tab/>
      </w:r>
      <w:r w:rsidRPr="00D0452D">
        <w:tab/>
        <w:t>OPTIONAL,</w:t>
      </w:r>
      <w:r w:rsidRPr="00D0452D">
        <w:tab/>
        <w:t>-- Need OR</w:t>
      </w:r>
    </w:p>
    <w:p w14:paraId="34ED2EEF" w14:textId="77777777" w:rsidR="007E5AE3" w:rsidRPr="00D0452D" w:rsidRDefault="007E5AE3" w:rsidP="007E5AE3">
      <w:pPr>
        <w:pStyle w:val="PL"/>
        <w:shd w:val="clear" w:color="auto" w:fill="E6E6E6"/>
      </w:pPr>
      <w:r w:rsidRPr="00D0452D">
        <w:tab/>
      </w:r>
      <w:r w:rsidRPr="00CC091C">
        <w:t>measIdleDuration-r15</w:t>
      </w:r>
      <w:r w:rsidRPr="00D0452D">
        <w:tab/>
      </w:r>
      <w:r w:rsidRPr="00D0452D">
        <w:tab/>
        <w:t>ENUMERATED {sec10, sec30, sec60, sec120,</w:t>
      </w:r>
    </w:p>
    <w:p w14:paraId="0A2E51C2" w14:textId="77777777" w:rsidR="007E5AE3" w:rsidRPr="00D0452D" w:rsidRDefault="007E5AE3" w:rsidP="007E5AE3">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sec180, sec240, sec300, spare},</w:t>
      </w:r>
    </w:p>
    <w:p w14:paraId="2E03252B" w14:textId="77777777" w:rsidR="007E5AE3" w:rsidRPr="00D0452D" w:rsidRDefault="007E5AE3" w:rsidP="007E5AE3">
      <w:pPr>
        <w:pStyle w:val="PL"/>
        <w:shd w:val="clear" w:color="auto" w:fill="E6E6E6"/>
      </w:pPr>
      <w:r w:rsidRPr="00D0452D">
        <w:tab/>
        <w:t>...</w:t>
      </w:r>
    </w:p>
    <w:p w14:paraId="49B5A41C" w14:textId="77777777" w:rsidR="007E5AE3" w:rsidRPr="00D0452D" w:rsidRDefault="007E5AE3" w:rsidP="007E5AE3">
      <w:pPr>
        <w:pStyle w:val="PL"/>
        <w:shd w:val="clear" w:color="auto" w:fill="E6E6E6"/>
      </w:pPr>
      <w:r w:rsidRPr="00D0452D">
        <w:t>}</w:t>
      </w:r>
    </w:p>
    <w:p w14:paraId="58659692" w14:textId="77777777" w:rsidR="007E5AE3" w:rsidRPr="00D0452D" w:rsidRDefault="007E5AE3" w:rsidP="007E5AE3">
      <w:pPr>
        <w:pStyle w:val="PL"/>
        <w:shd w:val="clear" w:color="auto" w:fill="E6E6E6"/>
      </w:pPr>
    </w:p>
    <w:p w14:paraId="4C4E350E" w14:textId="77777777" w:rsidR="007E5AE3" w:rsidRPr="00D0452D" w:rsidRDefault="007E5AE3" w:rsidP="007E5AE3">
      <w:pPr>
        <w:pStyle w:val="PL"/>
        <w:shd w:val="clear" w:color="auto" w:fill="E6E6E6"/>
      </w:pPr>
      <w:r w:rsidRPr="00D0452D">
        <w:t>EUTRA-CarrierList-r15 ::= SEQUENCE (SIZE (1..maxFreqIdle-r15)) OF MeasIdleCarrierEUTRA-r15</w:t>
      </w:r>
    </w:p>
    <w:p w14:paraId="6F564801" w14:textId="77777777" w:rsidR="007E5AE3" w:rsidRPr="00D0452D" w:rsidRDefault="007E5AE3" w:rsidP="007E5AE3">
      <w:pPr>
        <w:pStyle w:val="PL"/>
        <w:shd w:val="clear" w:color="auto" w:fill="E6E6E6"/>
      </w:pPr>
    </w:p>
    <w:p w14:paraId="5C153A1C" w14:textId="77777777" w:rsidR="007E5AE3" w:rsidRPr="00D0452D" w:rsidRDefault="007E5AE3" w:rsidP="007E5AE3">
      <w:pPr>
        <w:pStyle w:val="PL"/>
        <w:shd w:val="clear" w:color="auto" w:fill="E6E6E6"/>
      </w:pPr>
      <w:bookmarkStart w:id="4" w:name="_Hlk522735614"/>
      <w:r w:rsidRPr="00D0452D">
        <w:t>MeasIdleCarrierEUTRA-r15::=</w:t>
      </w:r>
      <w:r w:rsidRPr="00D0452D">
        <w:tab/>
      </w:r>
      <w:r w:rsidRPr="00D0452D">
        <w:tab/>
      </w:r>
      <w:r w:rsidRPr="00D0452D">
        <w:tab/>
        <w:t>SEQUENCE {</w:t>
      </w:r>
    </w:p>
    <w:p w14:paraId="356325CE" w14:textId="77777777" w:rsidR="007E5AE3" w:rsidRPr="00D0452D" w:rsidRDefault="007E5AE3" w:rsidP="007E5AE3">
      <w:pPr>
        <w:pStyle w:val="PL"/>
        <w:shd w:val="clear" w:color="auto" w:fill="E6E6E6"/>
      </w:pPr>
      <w:r w:rsidRPr="00D0452D">
        <w:tab/>
        <w:t>carrierFreq-r15</w:t>
      </w:r>
      <w:r w:rsidRPr="00D0452D">
        <w:tab/>
      </w:r>
      <w:r w:rsidRPr="00D0452D">
        <w:tab/>
      </w:r>
      <w:r w:rsidRPr="00D0452D">
        <w:tab/>
      </w:r>
      <w:r w:rsidRPr="00D0452D">
        <w:tab/>
      </w:r>
      <w:r w:rsidRPr="00D0452D">
        <w:tab/>
      </w:r>
      <w:r w:rsidRPr="00D0452D">
        <w:tab/>
        <w:t>ARFCN-ValueEUTRA-r9,</w:t>
      </w:r>
    </w:p>
    <w:p w14:paraId="37AE1D50" w14:textId="77777777" w:rsidR="007E5AE3" w:rsidRPr="00D0452D" w:rsidRDefault="007E5AE3" w:rsidP="007E5AE3">
      <w:pPr>
        <w:pStyle w:val="PL"/>
        <w:shd w:val="clear" w:color="auto" w:fill="E6E6E6"/>
      </w:pPr>
      <w:r w:rsidRPr="00D0452D">
        <w:tab/>
        <w:t>allowedMeasBandwidth-r15</w:t>
      </w:r>
      <w:r w:rsidRPr="00D0452D">
        <w:tab/>
      </w:r>
      <w:r w:rsidRPr="00D0452D">
        <w:tab/>
      </w:r>
      <w:r w:rsidRPr="00D0452D">
        <w:tab/>
        <w:t>AllowedMeasBandwidth,</w:t>
      </w:r>
    </w:p>
    <w:p w14:paraId="2DA758DC" w14:textId="77777777" w:rsidR="007E5AE3" w:rsidRPr="00D0452D" w:rsidRDefault="007E5AE3" w:rsidP="007E5AE3">
      <w:pPr>
        <w:pStyle w:val="PL"/>
        <w:shd w:val="clear" w:color="auto" w:fill="E6E6E6"/>
      </w:pPr>
      <w:r w:rsidRPr="00D0452D">
        <w:tab/>
        <w:t>validityArea-r15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0808BEC0" w14:textId="77777777" w:rsidR="007E5AE3" w:rsidRPr="00D0452D" w:rsidRDefault="007E5AE3" w:rsidP="007E5AE3">
      <w:pPr>
        <w:pStyle w:val="PL"/>
        <w:shd w:val="clear" w:color="auto" w:fill="E6E6E6"/>
      </w:pPr>
      <w:r w:rsidRPr="00D0452D">
        <w:tab/>
        <w:t>measCellList-r15</w:t>
      </w:r>
      <w:r w:rsidRPr="00D0452D">
        <w:tab/>
      </w:r>
      <w:r w:rsidRPr="00D0452D">
        <w:tab/>
      </w:r>
      <w:r w:rsidRPr="00D0452D">
        <w:tab/>
      </w:r>
      <w:r w:rsidRPr="00D0452D">
        <w:tab/>
      </w:r>
      <w:r w:rsidRPr="00D0452D">
        <w:tab/>
        <w:t>CellList-r15</w:t>
      </w:r>
      <w:r w:rsidRPr="00D0452D">
        <w:tab/>
      </w:r>
      <w:r w:rsidRPr="00D0452D">
        <w:tab/>
      </w:r>
      <w:r w:rsidRPr="00D0452D">
        <w:tab/>
      </w:r>
      <w:r w:rsidRPr="00D0452D">
        <w:tab/>
      </w:r>
      <w:r w:rsidRPr="00D0452D">
        <w:tab/>
        <w:t>OPTIONAL,</w:t>
      </w:r>
      <w:r w:rsidRPr="00D0452D">
        <w:tab/>
        <w:t>-- Need OR</w:t>
      </w:r>
    </w:p>
    <w:p w14:paraId="528A8286" w14:textId="77777777" w:rsidR="007E5AE3" w:rsidRPr="00D0452D" w:rsidRDefault="007E5AE3" w:rsidP="007E5AE3">
      <w:pPr>
        <w:pStyle w:val="PL"/>
        <w:shd w:val="clear" w:color="auto" w:fill="E6E6E6"/>
      </w:pPr>
      <w:r w:rsidRPr="00D0452D">
        <w:tab/>
        <w:t>reportQuantities</w:t>
      </w:r>
      <w:r w:rsidRPr="00D0452D">
        <w:tab/>
      </w:r>
      <w:r w:rsidRPr="00D0452D">
        <w:tab/>
      </w:r>
      <w:r w:rsidRPr="00D0452D">
        <w:tab/>
      </w:r>
      <w:r w:rsidRPr="00D0452D">
        <w:tab/>
      </w:r>
      <w:r w:rsidRPr="00D0452D">
        <w:tab/>
        <w:t>ENUMERATED {rsrp, rsrq, both},</w:t>
      </w:r>
    </w:p>
    <w:p w14:paraId="26BE200E" w14:textId="77777777" w:rsidR="007E5AE3" w:rsidRPr="00D0452D" w:rsidRDefault="007E5AE3" w:rsidP="007E5AE3">
      <w:pPr>
        <w:pStyle w:val="PL"/>
        <w:shd w:val="clear" w:color="auto" w:fill="E6E6E6"/>
      </w:pPr>
      <w:r w:rsidRPr="00D0452D">
        <w:tab/>
        <w:t>qualityThreshold-r15</w:t>
      </w:r>
      <w:r w:rsidRPr="00D0452D">
        <w:tab/>
      </w:r>
      <w:r w:rsidRPr="00D0452D">
        <w:tab/>
      </w:r>
      <w:r w:rsidRPr="00D0452D">
        <w:tab/>
      </w:r>
      <w:r w:rsidRPr="00D0452D">
        <w:tab/>
        <w:t>SEQUENCE {</w:t>
      </w:r>
    </w:p>
    <w:p w14:paraId="66E0769A" w14:textId="77777777" w:rsidR="007E5AE3" w:rsidRPr="00D0452D" w:rsidRDefault="007E5AE3" w:rsidP="007E5AE3">
      <w:pPr>
        <w:pStyle w:val="PL"/>
        <w:shd w:val="clear" w:color="auto" w:fill="E6E6E6"/>
      </w:pPr>
      <w:r w:rsidRPr="00D0452D">
        <w:tab/>
      </w:r>
      <w:r w:rsidRPr="00D0452D">
        <w:tab/>
        <w:t>idleRSRP-Threshold-r15</w:t>
      </w:r>
      <w:r w:rsidRPr="00D0452D">
        <w:tab/>
      </w:r>
      <w:r w:rsidRPr="00D0452D">
        <w:tab/>
      </w:r>
      <w:r w:rsidRPr="00D0452D">
        <w:tab/>
      </w:r>
      <w:r w:rsidRPr="00D0452D">
        <w:tab/>
        <w:t>RSRP-Range</w:t>
      </w:r>
      <w:r w:rsidRPr="00D0452D">
        <w:tab/>
      </w:r>
      <w:r w:rsidRPr="00D0452D">
        <w:tab/>
      </w:r>
      <w:r w:rsidRPr="00D0452D">
        <w:tab/>
      </w:r>
      <w:r w:rsidRPr="00D0452D">
        <w:tab/>
      </w:r>
      <w:r w:rsidRPr="00D0452D">
        <w:tab/>
        <w:t>OPTIONAL,</w:t>
      </w:r>
      <w:r w:rsidRPr="00D0452D">
        <w:tab/>
        <w:t>-- Need OR</w:t>
      </w:r>
    </w:p>
    <w:p w14:paraId="4C32D0A7" w14:textId="77777777" w:rsidR="007E5AE3" w:rsidRPr="00D0452D" w:rsidRDefault="007E5AE3" w:rsidP="007E5AE3">
      <w:pPr>
        <w:pStyle w:val="PL"/>
        <w:shd w:val="clear" w:color="auto" w:fill="E6E6E6"/>
      </w:pPr>
      <w:r w:rsidRPr="00D0452D">
        <w:tab/>
      </w:r>
      <w:r w:rsidRPr="00D0452D">
        <w:tab/>
        <w:t>idleRSRQ-Threshold-r15</w:t>
      </w:r>
      <w:r w:rsidRPr="00D0452D">
        <w:tab/>
      </w:r>
      <w:r w:rsidRPr="00D0452D">
        <w:tab/>
      </w:r>
      <w:r w:rsidRPr="00D0452D">
        <w:tab/>
      </w:r>
      <w:r w:rsidRPr="00D0452D">
        <w:tab/>
        <w:t>RSRQ-Range-r13</w:t>
      </w:r>
      <w:r w:rsidRPr="00D0452D">
        <w:tab/>
      </w:r>
      <w:r w:rsidRPr="00D0452D">
        <w:tab/>
      </w:r>
      <w:r w:rsidRPr="00D0452D">
        <w:tab/>
      </w:r>
      <w:r w:rsidRPr="00D0452D">
        <w:tab/>
        <w:t>OPTIONAL</w:t>
      </w:r>
      <w:r w:rsidRPr="00D0452D">
        <w:tab/>
        <w:t>-- Need OR</w:t>
      </w:r>
    </w:p>
    <w:p w14:paraId="547B8749" w14:textId="77777777" w:rsidR="007E5AE3" w:rsidRPr="00D0452D" w:rsidRDefault="007E5AE3" w:rsidP="007E5AE3">
      <w:pPr>
        <w:pStyle w:val="PL"/>
        <w:shd w:val="clear" w:color="auto" w:fill="E6E6E6"/>
      </w:pPr>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xml:space="preserve">OPTIONAL, </w:t>
      </w:r>
      <w:r w:rsidRPr="00D0452D">
        <w:tab/>
        <w:t>-- Need OP</w:t>
      </w:r>
    </w:p>
    <w:p w14:paraId="2201D596" w14:textId="77777777" w:rsidR="007E5AE3" w:rsidRPr="00D0452D" w:rsidRDefault="007E5AE3" w:rsidP="007E5AE3">
      <w:pPr>
        <w:pStyle w:val="PL"/>
        <w:shd w:val="clear" w:color="auto" w:fill="E6E6E6"/>
      </w:pPr>
      <w:r w:rsidRPr="00D0452D">
        <w:tab/>
        <w:t>...</w:t>
      </w:r>
    </w:p>
    <w:p w14:paraId="3B6B9BB5" w14:textId="77777777" w:rsidR="007E5AE3" w:rsidRPr="00D0452D" w:rsidRDefault="007E5AE3" w:rsidP="007E5AE3">
      <w:pPr>
        <w:pStyle w:val="PL"/>
        <w:shd w:val="clear" w:color="auto" w:fill="E6E6E6"/>
      </w:pPr>
      <w:r w:rsidRPr="00D0452D">
        <w:t>}</w:t>
      </w:r>
    </w:p>
    <w:bookmarkEnd w:id="4"/>
    <w:p w14:paraId="2A413BC8" w14:textId="77777777" w:rsidR="007E5AE3" w:rsidRPr="00D0452D" w:rsidRDefault="007E5AE3" w:rsidP="007E5AE3">
      <w:pPr>
        <w:pStyle w:val="PL"/>
        <w:shd w:val="clear" w:color="auto" w:fill="E6E6E6"/>
      </w:pPr>
    </w:p>
    <w:p w14:paraId="239F3702" w14:textId="77777777" w:rsidR="007E5AE3" w:rsidRPr="00D0452D" w:rsidRDefault="007E5AE3" w:rsidP="007E5AE3">
      <w:pPr>
        <w:pStyle w:val="PL"/>
        <w:shd w:val="clear" w:color="auto" w:fill="E6E6E6"/>
      </w:pPr>
      <w:r w:rsidRPr="00D0452D">
        <w:t>CellList-r15 ::=</w:t>
      </w:r>
      <w:r w:rsidRPr="00D0452D">
        <w:tab/>
      </w:r>
      <w:r w:rsidRPr="00D0452D">
        <w:tab/>
        <w:t>SEQUENCE (SIZE (1.. maxCellMeasIdle-r15)) OF PhysCellIdRange</w:t>
      </w:r>
    </w:p>
    <w:p w14:paraId="2E0E08EA" w14:textId="77777777" w:rsidR="007E5AE3" w:rsidRDefault="007E5AE3" w:rsidP="007E5AE3">
      <w:pPr>
        <w:rPr>
          <w:lang w:val="en-US"/>
        </w:rPr>
      </w:pPr>
    </w:p>
    <w:p w14:paraId="266B4DCE" w14:textId="56FA7683" w:rsidR="007E5AE3" w:rsidRPr="00DF535E" w:rsidRDefault="00CC091C" w:rsidP="007E5AE3">
      <w:pPr>
        <w:rPr>
          <w:highlight w:val="yellow"/>
        </w:rPr>
      </w:pPr>
      <w:r w:rsidRPr="00963D74">
        <w:rPr>
          <w:lang w:val="en-US"/>
        </w:rPr>
        <w:t xml:space="preserve">In case of broadcast of the early measurement configuration, </w:t>
      </w:r>
      <w:r w:rsidR="00963D74" w:rsidRPr="00963D74">
        <w:rPr>
          <w:lang w:val="en-US"/>
        </w:rPr>
        <w:t xml:space="preserve">it is thus included in </w:t>
      </w:r>
      <w:r w:rsidR="007E5AE3" w:rsidRPr="00963D74">
        <w:t xml:space="preserve">SIB5, which contains </w:t>
      </w:r>
      <w:r w:rsidR="00034D07" w:rsidRPr="00963D74">
        <w:t xml:space="preserve">system </w:t>
      </w:r>
      <w:r w:rsidR="007E5AE3" w:rsidRPr="00963D74">
        <w:t xml:space="preserve">information </w:t>
      </w:r>
      <w:r w:rsidR="00034D07" w:rsidRPr="00963D74">
        <w:t xml:space="preserve">for </w:t>
      </w:r>
      <w:r w:rsidR="007E5AE3" w:rsidRPr="00963D74">
        <w:t>inter-frequency cell reselection.</w:t>
      </w:r>
      <w:r w:rsidR="00524B4E" w:rsidRPr="00963D74">
        <w:t xml:space="preserve"> </w:t>
      </w:r>
      <w:r w:rsidR="00963D74" w:rsidRPr="00963D74">
        <w:t xml:space="preserve">The </w:t>
      </w:r>
      <w:r w:rsidR="00AC4E4E">
        <w:t xml:space="preserve">broadcast </w:t>
      </w:r>
      <w:r w:rsidR="00963D74" w:rsidRPr="00963D74">
        <w:t xml:space="preserve">early measurement configuration </w:t>
      </w:r>
      <w:r w:rsidR="00180680">
        <w:t>(</w:t>
      </w:r>
      <w:r w:rsidR="00963D74" w:rsidRPr="00963D74">
        <w:t>in SIB5</w:t>
      </w:r>
      <w:r w:rsidR="00180680">
        <w:t>)</w:t>
      </w:r>
      <w:r w:rsidR="00963D74" w:rsidRPr="00963D74">
        <w:t xml:space="preserve"> is used </w:t>
      </w:r>
      <w:r w:rsidR="00180680">
        <w:t xml:space="preserve">by the UE </w:t>
      </w:r>
      <w:r w:rsidR="00963D74" w:rsidRPr="00963D74">
        <w:t xml:space="preserve">when </w:t>
      </w:r>
      <w:r w:rsidR="00180680">
        <w:t>it is configured with an idle mode measurement configur</w:t>
      </w:r>
      <w:r w:rsidR="00180680" w:rsidRPr="00180680">
        <w:t xml:space="preserve">ation in </w:t>
      </w:r>
      <w:r w:rsidR="00524B4E" w:rsidRPr="00180680">
        <w:rPr>
          <w:lang w:val="en-US"/>
        </w:rPr>
        <w:t xml:space="preserve">the </w:t>
      </w:r>
      <w:r w:rsidR="00524B4E" w:rsidRPr="00180680">
        <w:rPr>
          <w:i/>
        </w:rPr>
        <w:t>RRCConnectionRelease</w:t>
      </w:r>
      <w:r w:rsidR="00524B4E" w:rsidRPr="00180680">
        <w:t xml:space="preserve"> message</w:t>
      </w:r>
      <w:r w:rsidR="00180680" w:rsidRPr="00180680">
        <w:t>,</w:t>
      </w:r>
      <w:r w:rsidR="00524B4E" w:rsidRPr="00180680">
        <w:t xml:space="preserve"> </w:t>
      </w:r>
      <w:r w:rsidR="00180680" w:rsidRPr="00180680">
        <w:t xml:space="preserve">which </w:t>
      </w:r>
      <w:r w:rsidR="00524B4E" w:rsidRPr="00180680">
        <w:t xml:space="preserve">does not contain the </w:t>
      </w:r>
      <w:r w:rsidR="00524B4E" w:rsidRPr="00180680">
        <w:rPr>
          <w:i/>
        </w:rPr>
        <w:t>measIdleCarrierListEUTRA-r15</w:t>
      </w:r>
      <w:r w:rsidR="00524B4E" w:rsidRPr="00180680">
        <w:t>.</w:t>
      </w:r>
    </w:p>
    <w:p w14:paraId="7B507A93" w14:textId="09EFF499" w:rsidR="00DF5B9E" w:rsidRDefault="00DF5B9E" w:rsidP="007E5AE3">
      <w:r w:rsidRPr="00180680">
        <w:t xml:space="preserve">In LTE Rel-15 the early measurement configuration (i.e. the idle mode measurements) </w:t>
      </w:r>
      <w:r w:rsidR="00034D07" w:rsidRPr="00180680">
        <w:t xml:space="preserve">was only defined for LTE CA, and thus only included measurement configuration for </w:t>
      </w:r>
      <w:r w:rsidRPr="00180680">
        <w:t>additional E-UTRA carriers (and possibly cells). The broadcast information is thus placed in SIB5, which contains the inter-frequency cell reselection information.</w:t>
      </w:r>
    </w:p>
    <w:p w14:paraId="40B9A64E" w14:textId="3FFB72EF" w:rsidR="00DF5B9E" w:rsidRPr="00180680" w:rsidRDefault="00180680" w:rsidP="00DF5B9E">
      <w:pPr>
        <w:pStyle w:val="Observation"/>
        <w:numPr>
          <w:ilvl w:val="0"/>
          <w:numId w:val="17"/>
        </w:numPr>
        <w:overflowPunct/>
        <w:autoSpaceDE/>
        <w:autoSpaceDN/>
        <w:adjustRightInd/>
        <w:spacing w:after="160" w:line="259" w:lineRule="auto"/>
        <w:ind w:left="1701" w:hanging="1701"/>
        <w:jc w:val="left"/>
        <w:textAlignment w:val="auto"/>
      </w:pPr>
      <w:bookmarkStart w:id="5" w:name="_Toc7730795"/>
      <w:r w:rsidRPr="00180680">
        <w:rPr>
          <w:lang w:val="en-US"/>
        </w:rPr>
        <w:t>I</w:t>
      </w:r>
      <w:r w:rsidR="00DF5B9E" w:rsidRPr="00180680">
        <w:rPr>
          <w:lang w:val="en-US"/>
        </w:rPr>
        <w:t xml:space="preserve">n LTE Rel-15 </w:t>
      </w:r>
      <w:r w:rsidRPr="00180680">
        <w:t xml:space="preserve">the early measurement configuration </w:t>
      </w:r>
      <w:r w:rsidR="00074BAE" w:rsidRPr="00180680">
        <w:rPr>
          <w:lang w:val="en-US"/>
        </w:rPr>
        <w:t xml:space="preserve">only includes </w:t>
      </w:r>
      <w:r w:rsidR="00DF5B9E" w:rsidRPr="00180680">
        <w:t>E-UTRA carriers</w:t>
      </w:r>
      <w:r w:rsidR="00074BAE" w:rsidRPr="00180680">
        <w:t>/cells</w:t>
      </w:r>
      <w:r w:rsidR="00DF5B9E" w:rsidRPr="00180680">
        <w:t>.</w:t>
      </w:r>
      <w:r w:rsidRPr="00180680">
        <w:t xml:space="preserve"> The broadcast information is thus placed in SIB5, which contains inter-frequency cell reselection information.</w:t>
      </w:r>
      <w:bookmarkEnd w:id="5"/>
    </w:p>
    <w:p w14:paraId="643B5DF5" w14:textId="40881BAE" w:rsidR="00DF5B9E" w:rsidRDefault="00DF5B9E" w:rsidP="007E5AE3"/>
    <w:p w14:paraId="05E17F99" w14:textId="22619289" w:rsidR="00DF5B9E" w:rsidRDefault="007351AE" w:rsidP="00DF5B9E">
      <w:pPr>
        <w:pStyle w:val="Heading2"/>
      </w:pPr>
      <w:r>
        <w:t>Broadcast early measurement configuration in NR</w:t>
      </w:r>
    </w:p>
    <w:p w14:paraId="07040288" w14:textId="13487C35" w:rsidR="00A9624B" w:rsidRDefault="00180680" w:rsidP="00A9624B">
      <w:r w:rsidRPr="00180680">
        <w:t xml:space="preserve">The early measurement configuration in </w:t>
      </w:r>
      <w:r w:rsidR="00B02887" w:rsidRPr="00180680">
        <w:t xml:space="preserve">NR </w:t>
      </w:r>
      <w:r w:rsidRPr="00180680">
        <w:t>should support both measurements on NR/cells/beams and E-UTRA carriers/cells</w:t>
      </w:r>
      <w:r w:rsidR="00A9624B">
        <w:t>, i.e. both an “</w:t>
      </w:r>
      <w:r w:rsidR="00A9624B" w:rsidRPr="00A9624B">
        <w:rPr>
          <w:rFonts w:cs="Arial"/>
          <w:lang w:val="en-US"/>
        </w:rPr>
        <w:t>NR early measurement configuration</w:t>
      </w:r>
      <w:r w:rsidR="00A9624B">
        <w:rPr>
          <w:rFonts w:cs="Arial"/>
          <w:lang w:val="en-US"/>
        </w:rPr>
        <w:t xml:space="preserve">” and an “E-UTRA </w:t>
      </w:r>
      <w:r w:rsidR="00A9624B" w:rsidRPr="00A9624B">
        <w:rPr>
          <w:rFonts w:cs="Arial"/>
          <w:lang w:val="en-US"/>
        </w:rPr>
        <w:t>early measurement configuration</w:t>
      </w:r>
      <w:r w:rsidR="00A9624B">
        <w:rPr>
          <w:rFonts w:cs="Arial"/>
          <w:lang w:val="en-US"/>
        </w:rPr>
        <w:t>”</w:t>
      </w:r>
      <w:r w:rsidRPr="00180680">
        <w:t xml:space="preserve">. </w:t>
      </w:r>
      <w:r>
        <w:t>For provision of the early measurement configuration through broadcast, i.e. system information, the question is then in what SIB or SIBs to include the configuration.</w:t>
      </w:r>
    </w:p>
    <w:p w14:paraId="5ED1C077" w14:textId="61A2992C" w:rsidR="001E36ED" w:rsidRDefault="001E36ED" w:rsidP="00A9624B">
      <w:r>
        <w:t>The following SIBs exist in NR:</w:t>
      </w:r>
    </w:p>
    <w:p w14:paraId="5E8B969D" w14:textId="2F19A558" w:rsidR="001E36ED" w:rsidRPr="009032F4" w:rsidRDefault="001E36ED" w:rsidP="001E36ED">
      <w:pPr>
        <w:pStyle w:val="B1"/>
      </w:pPr>
      <w:r w:rsidRPr="009032F4">
        <w:lastRenderedPageBreak/>
        <w:t>-</w:t>
      </w:r>
      <w:r w:rsidRPr="009032F4">
        <w:tab/>
      </w:r>
      <w:r w:rsidRPr="009032F4">
        <w:rPr>
          <w:i/>
        </w:rPr>
        <w:t>SIB1</w:t>
      </w:r>
      <w:r w:rsidRPr="009032F4">
        <w:t xml:space="preserve"> defines the scheduling of other system information blocks and contains information required for initial access</w:t>
      </w:r>
    </w:p>
    <w:p w14:paraId="0DFE526A" w14:textId="7DD2AE3E" w:rsidR="001E36ED" w:rsidRPr="009032F4" w:rsidRDefault="001E36ED" w:rsidP="001E36ED">
      <w:pPr>
        <w:pStyle w:val="B1"/>
      </w:pPr>
      <w:r w:rsidRPr="009032F4">
        <w:t>-</w:t>
      </w:r>
      <w:r w:rsidRPr="009032F4">
        <w:tab/>
      </w:r>
      <w:r w:rsidRPr="009032F4">
        <w:rPr>
          <w:i/>
        </w:rPr>
        <w:t>SIB2</w:t>
      </w:r>
      <w:r w:rsidRPr="009032F4">
        <w:t xml:space="preserve"> contains </w:t>
      </w:r>
      <w:r w:rsidRPr="00645E3C">
        <w:t>cell re-selection information common for intra-frequency, inter-frequency and/or inter-RAT cell re-selection</w:t>
      </w:r>
    </w:p>
    <w:p w14:paraId="70AC5A10" w14:textId="3A8D802B" w:rsidR="001E36ED" w:rsidRPr="009032F4" w:rsidRDefault="001E36ED" w:rsidP="001E36ED">
      <w:pPr>
        <w:pStyle w:val="B1"/>
      </w:pPr>
      <w:r w:rsidRPr="009032F4">
        <w:t>-</w:t>
      </w:r>
      <w:r w:rsidRPr="009032F4">
        <w:tab/>
      </w:r>
      <w:r w:rsidRPr="009032F4">
        <w:rPr>
          <w:i/>
        </w:rPr>
        <w:t>SIB3</w:t>
      </w:r>
      <w:r w:rsidRPr="009032F4">
        <w:t xml:space="preserve"> contains information about the serving frequency and intra-frequency neighbouring cells relevant for cell re-selection</w:t>
      </w:r>
    </w:p>
    <w:p w14:paraId="1F080270" w14:textId="3F5AB9D9" w:rsidR="001E36ED" w:rsidRPr="009032F4" w:rsidRDefault="001E36ED" w:rsidP="001E36ED">
      <w:pPr>
        <w:pStyle w:val="B1"/>
      </w:pPr>
      <w:r w:rsidRPr="009032F4">
        <w:t>-</w:t>
      </w:r>
      <w:r w:rsidRPr="009032F4">
        <w:tab/>
      </w:r>
      <w:r w:rsidRPr="009032F4">
        <w:rPr>
          <w:i/>
        </w:rPr>
        <w:t>SIB4</w:t>
      </w:r>
      <w:r w:rsidRPr="009032F4">
        <w:t xml:space="preserve"> contains information about other NR frequencies and inter-frequency neighbouring cells relevant for cell re-selection</w:t>
      </w:r>
    </w:p>
    <w:p w14:paraId="11524873" w14:textId="16989DB7" w:rsidR="001E36ED" w:rsidRPr="009032F4" w:rsidRDefault="001E36ED" w:rsidP="001E36ED">
      <w:pPr>
        <w:pStyle w:val="B1"/>
      </w:pPr>
      <w:r w:rsidRPr="009032F4">
        <w:t>-</w:t>
      </w:r>
      <w:r w:rsidRPr="009032F4">
        <w:tab/>
      </w:r>
      <w:r w:rsidRPr="009032F4">
        <w:rPr>
          <w:i/>
        </w:rPr>
        <w:t>SIB5</w:t>
      </w:r>
      <w:r w:rsidRPr="009032F4">
        <w:t xml:space="preserve"> contains information about E-UTRA frequencies and E-UTRA neighbouring cells relevant for cell re-selection</w:t>
      </w:r>
    </w:p>
    <w:p w14:paraId="1CB21B60" w14:textId="77777777" w:rsidR="001E36ED" w:rsidRPr="009032F4" w:rsidRDefault="001E36ED" w:rsidP="001E36ED">
      <w:pPr>
        <w:pStyle w:val="B1"/>
      </w:pPr>
      <w:r w:rsidRPr="009032F4">
        <w:t>-</w:t>
      </w:r>
      <w:r w:rsidRPr="009032F4">
        <w:tab/>
      </w:r>
      <w:r w:rsidRPr="009032F4">
        <w:rPr>
          <w:i/>
        </w:rPr>
        <w:t>SIB6</w:t>
      </w:r>
      <w:r w:rsidRPr="009032F4">
        <w:t xml:space="preserve"> contains an ETWS primary notification;</w:t>
      </w:r>
    </w:p>
    <w:p w14:paraId="77D1032B" w14:textId="77777777" w:rsidR="001E36ED" w:rsidRPr="009032F4" w:rsidRDefault="001E36ED" w:rsidP="001E36ED">
      <w:pPr>
        <w:pStyle w:val="B1"/>
      </w:pPr>
      <w:r w:rsidRPr="009032F4">
        <w:t>-</w:t>
      </w:r>
      <w:r w:rsidRPr="009032F4">
        <w:tab/>
      </w:r>
      <w:r w:rsidRPr="009032F4">
        <w:rPr>
          <w:i/>
        </w:rPr>
        <w:t>SIB7</w:t>
      </w:r>
      <w:r w:rsidRPr="009032F4">
        <w:t xml:space="preserve"> contains an ETWS secondary notification;</w:t>
      </w:r>
    </w:p>
    <w:p w14:paraId="28738BE6" w14:textId="77777777" w:rsidR="001E36ED" w:rsidRPr="009032F4" w:rsidRDefault="001E36ED" w:rsidP="001E36ED">
      <w:pPr>
        <w:pStyle w:val="B1"/>
      </w:pPr>
      <w:r w:rsidRPr="009032F4">
        <w:t>-</w:t>
      </w:r>
      <w:r w:rsidRPr="009032F4">
        <w:tab/>
      </w:r>
      <w:r w:rsidRPr="009032F4">
        <w:rPr>
          <w:i/>
        </w:rPr>
        <w:t>SIB8</w:t>
      </w:r>
      <w:r w:rsidRPr="009032F4">
        <w:t xml:space="preserve"> contains a CMAS warning notification;</w:t>
      </w:r>
    </w:p>
    <w:p w14:paraId="73CAB305" w14:textId="77777777" w:rsidR="001E36ED" w:rsidRPr="009032F4" w:rsidRDefault="001E36ED" w:rsidP="001E36ED">
      <w:pPr>
        <w:pStyle w:val="B1"/>
      </w:pPr>
      <w:r w:rsidRPr="009032F4">
        <w:t>-</w:t>
      </w:r>
      <w:r w:rsidRPr="009032F4">
        <w:tab/>
      </w:r>
      <w:r w:rsidRPr="009032F4">
        <w:rPr>
          <w:i/>
        </w:rPr>
        <w:t>SIB9</w:t>
      </w:r>
      <w:r w:rsidRPr="009032F4">
        <w:t xml:space="preserve"> contains information related to GPS time and Coordinated Universal Time (UTC).</w:t>
      </w:r>
    </w:p>
    <w:p w14:paraId="36A93F79" w14:textId="5D91EE0D" w:rsidR="00BA0D38" w:rsidRDefault="008676FF" w:rsidP="00A9624B">
      <w:r>
        <w:t>SIB1 contains information that is needed for initial access</w:t>
      </w:r>
      <w:r w:rsidR="00BA0D38">
        <w:t>, and it always needs to be broadcast (</w:t>
      </w:r>
      <w:proofErr w:type="gramStart"/>
      <w:r w:rsidR="00BA0D38">
        <w:t>as long as</w:t>
      </w:r>
      <w:proofErr w:type="gramEnd"/>
      <w:r w:rsidR="00BA0D38">
        <w:t xml:space="preserve"> it is possible to camp in the cell). The size of it may however be an issue in some cases and we should therefore avoid adding information there, which can be included elsewhere.</w:t>
      </w:r>
    </w:p>
    <w:p w14:paraId="70A6C1C7" w14:textId="77777777" w:rsidR="00BA0D38" w:rsidRDefault="008676FF" w:rsidP="00A9624B">
      <w:r>
        <w:t>SIB3 contains information related to NR intra-frequency cell reselection, and thus does not seem suitable for the early measurement configuration since they concern inter-frequency carriers or (E-UTRA) inter-RAT carriers.</w:t>
      </w:r>
    </w:p>
    <w:p w14:paraId="08182E21" w14:textId="77777777" w:rsidR="00BA0D38" w:rsidRDefault="008676FF" w:rsidP="00A9624B">
      <w:r>
        <w:t>SIB6-8 are for Public Warning System, which are only transmitted in rare occasions.</w:t>
      </w:r>
    </w:p>
    <w:p w14:paraId="1E32C9C1" w14:textId="6CE2A8A1" w:rsidR="00386B62" w:rsidRDefault="008676FF" w:rsidP="00A9624B">
      <w:r>
        <w:t>SIB9 contains time information</w:t>
      </w:r>
      <w:r w:rsidR="00C12B89">
        <w:t>, which</w:t>
      </w:r>
      <w:r>
        <w:t xml:space="preserve"> is not necessarily broadcast in a network.</w:t>
      </w:r>
    </w:p>
    <w:p w14:paraId="5B9887A5" w14:textId="6A8B0408" w:rsidR="00A9624B" w:rsidRPr="00A9624B" w:rsidRDefault="003D2F31" w:rsidP="00A9624B">
      <w:r>
        <w:t>The p</w:t>
      </w:r>
      <w:r w:rsidR="00A9624B">
        <w:t xml:space="preserve">ossible </w:t>
      </w:r>
      <w:r w:rsidR="00180680">
        <w:t xml:space="preserve">options </w:t>
      </w:r>
      <w:r w:rsidR="001E36ED">
        <w:t xml:space="preserve">for inclusion of the early measurement configurations </w:t>
      </w:r>
      <w:r>
        <w:t>the</w:t>
      </w:r>
      <w:r w:rsidR="00BA0D38">
        <w:t>refore</w:t>
      </w:r>
      <w:r>
        <w:t xml:space="preserve"> seem to be</w:t>
      </w:r>
      <w:r w:rsidR="00A9624B">
        <w:t>:</w:t>
      </w:r>
    </w:p>
    <w:p w14:paraId="5B3EF009" w14:textId="44AD4977" w:rsidR="00A9624B" w:rsidRDefault="00A9624B" w:rsidP="003D2F31">
      <w:pPr>
        <w:pStyle w:val="ListParagraph"/>
        <w:numPr>
          <w:ilvl w:val="0"/>
          <w:numId w:val="38"/>
        </w:numPr>
        <w:rPr>
          <w:rFonts w:ascii="Arial" w:hAnsi="Arial" w:cs="Arial"/>
          <w:sz w:val="20"/>
          <w:szCs w:val="20"/>
          <w:lang w:val="en-US"/>
        </w:rPr>
      </w:pPr>
      <w:r w:rsidRPr="001E36ED">
        <w:rPr>
          <w:rFonts w:ascii="Arial" w:hAnsi="Arial" w:cs="Arial"/>
          <w:sz w:val="20"/>
          <w:szCs w:val="20"/>
          <w:lang w:val="en-US"/>
        </w:rPr>
        <w:t>NR early measurement configuration in SIB4 &amp; E-UTRA early measurement configuration in SIB5</w:t>
      </w:r>
      <w:r w:rsidR="001E36ED" w:rsidRPr="001E36ED">
        <w:rPr>
          <w:rFonts w:ascii="Arial" w:hAnsi="Arial" w:cs="Arial"/>
          <w:sz w:val="20"/>
          <w:szCs w:val="20"/>
          <w:lang w:val="en-US"/>
        </w:rPr>
        <w:t>, i.e. include the early measurement configuration together with the corresponding cell reselection related system information</w:t>
      </w:r>
      <w:r w:rsidR="003D2F31">
        <w:rPr>
          <w:rFonts w:ascii="Arial" w:hAnsi="Arial" w:cs="Arial"/>
          <w:sz w:val="20"/>
          <w:szCs w:val="20"/>
          <w:lang w:val="en-US"/>
        </w:rPr>
        <w:t>.</w:t>
      </w:r>
    </w:p>
    <w:p w14:paraId="755818DF" w14:textId="18C553FD" w:rsidR="00BA0D38" w:rsidRPr="00BA0D38" w:rsidRDefault="00BA0D38" w:rsidP="00BA0D38">
      <w:pPr>
        <w:pStyle w:val="ListParagraph"/>
        <w:numPr>
          <w:ilvl w:val="0"/>
          <w:numId w:val="38"/>
        </w:numPr>
        <w:rPr>
          <w:rFonts w:ascii="Arial" w:hAnsi="Arial" w:cs="Arial"/>
          <w:sz w:val="20"/>
          <w:szCs w:val="20"/>
          <w:lang w:val="en-US"/>
        </w:rPr>
      </w:pPr>
      <w:r w:rsidRPr="001E36ED">
        <w:rPr>
          <w:rFonts w:ascii="Arial" w:hAnsi="Arial" w:cs="Arial"/>
          <w:sz w:val="20"/>
          <w:szCs w:val="20"/>
          <w:lang w:val="en-US"/>
        </w:rPr>
        <w:t>Both NR early measurement configuration &amp; E-UTRA early measurement configuration in</w:t>
      </w:r>
      <w:r>
        <w:rPr>
          <w:rFonts w:ascii="Arial" w:hAnsi="Arial" w:cs="Arial"/>
          <w:sz w:val="20"/>
          <w:szCs w:val="20"/>
          <w:lang w:val="en-US"/>
        </w:rPr>
        <w:t xml:space="preserve"> SIB2.</w:t>
      </w:r>
    </w:p>
    <w:p w14:paraId="46E8375E" w14:textId="6533C894" w:rsidR="00BA0D38" w:rsidRPr="003D2F31" w:rsidRDefault="00BA0D38" w:rsidP="003D2F31">
      <w:pPr>
        <w:pStyle w:val="ListParagraph"/>
        <w:numPr>
          <w:ilvl w:val="0"/>
          <w:numId w:val="38"/>
        </w:numPr>
        <w:rPr>
          <w:rFonts w:ascii="Arial" w:hAnsi="Arial" w:cs="Arial"/>
          <w:sz w:val="20"/>
          <w:szCs w:val="20"/>
          <w:lang w:val="en-US"/>
        </w:rPr>
      </w:pPr>
      <w:r w:rsidRPr="00BA0D38">
        <w:rPr>
          <w:rFonts w:ascii="Arial" w:hAnsi="Arial" w:cs="Arial"/>
          <w:sz w:val="20"/>
          <w:szCs w:val="20"/>
          <w:lang w:val="en-US"/>
        </w:rPr>
        <w:t>Both NR early measurement configuration &amp; E-UTRA early measurement configuration in a new (separate) SIB</w:t>
      </w:r>
      <w:r>
        <w:rPr>
          <w:rFonts w:ascii="Arial" w:hAnsi="Arial" w:cs="Arial"/>
          <w:sz w:val="20"/>
          <w:szCs w:val="20"/>
          <w:lang w:val="en-US"/>
        </w:rPr>
        <w:t>.</w:t>
      </w:r>
    </w:p>
    <w:p w14:paraId="611AB553" w14:textId="59296458" w:rsidR="00A9624B" w:rsidRPr="00F070CC" w:rsidRDefault="00385112" w:rsidP="00DF5B9E">
      <w:pPr>
        <w:rPr>
          <w:lang w:val="en-US"/>
        </w:rPr>
      </w:pPr>
      <w:r w:rsidRPr="00F070CC">
        <w:rPr>
          <w:lang w:val="en-US"/>
        </w:rPr>
        <w:t xml:space="preserve">To split the early measurement configuration into 2 different SIBs, as in option 1, would be well aligned with the existing information in the corresponding SIBs. </w:t>
      </w:r>
      <w:r w:rsidR="00B70F52" w:rsidRPr="00F070CC">
        <w:rPr>
          <w:lang w:val="en-US"/>
        </w:rPr>
        <w:t xml:space="preserve">UEs supporting early measurement configuration in NR will </w:t>
      </w:r>
      <w:r w:rsidR="00F070CC" w:rsidRPr="00F070CC">
        <w:rPr>
          <w:lang w:val="en-US"/>
        </w:rPr>
        <w:t xml:space="preserve">also typically </w:t>
      </w:r>
      <w:r w:rsidR="00B70F52" w:rsidRPr="00F070CC">
        <w:rPr>
          <w:lang w:val="en-US"/>
        </w:rPr>
        <w:t>need to acquire both these SIBs for cell reselection information</w:t>
      </w:r>
      <w:r w:rsidR="00F070CC" w:rsidRPr="00F070CC">
        <w:rPr>
          <w:lang w:val="en-US"/>
        </w:rPr>
        <w:t xml:space="preserve"> anyway</w:t>
      </w:r>
      <w:r w:rsidR="00B70F52" w:rsidRPr="00F070CC">
        <w:rPr>
          <w:lang w:val="en-US"/>
        </w:rPr>
        <w:t>.</w:t>
      </w:r>
      <w:r w:rsidR="00F070CC" w:rsidRPr="00F070CC">
        <w:rPr>
          <w:lang w:val="en-US"/>
        </w:rPr>
        <w:t xml:space="preserve"> </w:t>
      </w:r>
      <w:r w:rsidRPr="00F070CC">
        <w:rPr>
          <w:lang w:val="en-US"/>
        </w:rPr>
        <w:t xml:space="preserve">It </w:t>
      </w:r>
      <w:r w:rsidR="00D203B5" w:rsidRPr="00F070CC">
        <w:rPr>
          <w:lang w:val="en-US"/>
        </w:rPr>
        <w:t>may</w:t>
      </w:r>
      <w:r w:rsidRPr="00F070CC">
        <w:rPr>
          <w:lang w:val="en-US"/>
        </w:rPr>
        <w:t xml:space="preserve"> however increase the complexity slightly</w:t>
      </w:r>
      <w:r w:rsidR="00D203B5" w:rsidRPr="00F070CC">
        <w:rPr>
          <w:lang w:val="en-US"/>
        </w:rPr>
        <w:t xml:space="preserve"> since the UE will need to </w:t>
      </w:r>
      <w:r w:rsidR="00A825BA">
        <w:rPr>
          <w:lang w:val="en-US"/>
        </w:rPr>
        <w:t xml:space="preserve">acquire </w:t>
      </w:r>
      <w:r w:rsidR="00D203B5" w:rsidRPr="00F070CC">
        <w:rPr>
          <w:lang w:val="en-US"/>
        </w:rPr>
        <w:t xml:space="preserve">both </w:t>
      </w:r>
      <w:r w:rsidR="00F070CC" w:rsidRPr="00F070CC">
        <w:rPr>
          <w:lang w:val="en-US"/>
        </w:rPr>
        <w:t xml:space="preserve">these </w:t>
      </w:r>
      <w:r w:rsidR="00D203B5" w:rsidRPr="00F070CC">
        <w:rPr>
          <w:lang w:val="en-US"/>
        </w:rPr>
        <w:t>SIBs</w:t>
      </w:r>
      <w:r w:rsidR="00F070CC" w:rsidRPr="00F070CC">
        <w:rPr>
          <w:lang w:val="en-US"/>
        </w:rPr>
        <w:t xml:space="preserve"> </w:t>
      </w:r>
      <w:proofErr w:type="gramStart"/>
      <w:r w:rsidR="00F070CC" w:rsidRPr="00F070CC">
        <w:rPr>
          <w:lang w:val="en-US"/>
        </w:rPr>
        <w:t>in order to</w:t>
      </w:r>
      <w:proofErr w:type="gramEnd"/>
      <w:r w:rsidR="00F070CC" w:rsidRPr="00F070CC">
        <w:rPr>
          <w:lang w:val="en-US"/>
        </w:rPr>
        <w:t xml:space="preserve"> get the whole early measurement configuration</w:t>
      </w:r>
      <w:r w:rsidR="00D203B5" w:rsidRPr="00F070CC">
        <w:rPr>
          <w:lang w:val="en-US"/>
        </w:rPr>
        <w:t xml:space="preserve">. </w:t>
      </w:r>
      <w:r w:rsidR="00F070CC" w:rsidRPr="00F070CC">
        <w:rPr>
          <w:lang w:val="en-US"/>
        </w:rPr>
        <w:t xml:space="preserve">In case there is </w:t>
      </w:r>
      <w:r w:rsidR="00A825BA">
        <w:rPr>
          <w:lang w:val="en-US"/>
        </w:rPr>
        <w:t xml:space="preserve">(broadcast) </w:t>
      </w:r>
      <w:r w:rsidR="00F070CC" w:rsidRPr="00F070CC">
        <w:rPr>
          <w:lang w:val="en-US"/>
        </w:rPr>
        <w:t xml:space="preserve">early measurement information </w:t>
      </w:r>
      <w:r w:rsidR="00A825BA">
        <w:rPr>
          <w:lang w:val="en-US"/>
        </w:rPr>
        <w:t xml:space="preserve">that </w:t>
      </w:r>
      <w:r w:rsidR="00F070CC" w:rsidRPr="00F070CC">
        <w:rPr>
          <w:lang w:val="en-US"/>
        </w:rPr>
        <w:t xml:space="preserve">is not related to the carriers/cells to measure on, it </w:t>
      </w:r>
      <w:r w:rsidR="00A825BA">
        <w:rPr>
          <w:lang w:val="en-US"/>
        </w:rPr>
        <w:t xml:space="preserve">then </w:t>
      </w:r>
      <w:r w:rsidR="00F070CC" w:rsidRPr="00F070CC">
        <w:rPr>
          <w:lang w:val="en-US"/>
        </w:rPr>
        <w:t>also becomes unclear where to include this.</w:t>
      </w:r>
    </w:p>
    <w:p w14:paraId="74E5E76F" w14:textId="26731F46" w:rsidR="00D04B70" w:rsidRPr="00D04B70" w:rsidRDefault="00F070CC" w:rsidP="00DF5B9E">
      <w:pPr>
        <w:rPr>
          <w:lang w:val="en-US"/>
        </w:rPr>
      </w:pPr>
      <w:r w:rsidRPr="00D04B70">
        <w:rPr>
          <w:lang w:val="en-US"/>
        </w:rPr>
        <w:t>It therefore seem</w:t>
      </w:r>
      <w:r w:rsidR="00D04B70" w:rsidRPr="00D04B70">
        <w:rPr>
          <w:lang w:val="en-US"/>
        </w:rPr>
        <w:t>s</w:t>
      </w:r>
      <w:r w:rsidRPr="00D04B70">
        <w:rPr>
          <w:lang w:val="en-US"/>
        </w:rPr>
        <w:t xml:space="preserve"> simpler to keep the </w:t>
      </w:r>
      <w:r w:rsidR="00385112" w:rsidRPr="00D04B70">
        <w:rPr>
          <w:lang w:val="en-US"/>
        </w:rPr>
        <w:t>early measurement configuration in a single SIB</w:t>
      </w:r>
      <w:r w:rsidRPr="00D04B70">
        <w:rPr>
          <w:lang w:val="en-US"/>
        </w:rPr>
        <w:t xml:space="preserve">. SIB2 already contains information that is </w:t>
      </w:r>
      <w:r w:rsidRPr="00D04B70">
        <w:t xml:space="preserve">common for intra-frequency, inter-frequency and/or inter-RAT cell re-selection. It is </w:t>
      </w:r>
      <w:r w:rsidRPr="00D04B70">
        <w:rPr>
          <w:lang w:val="en-US"/>
        </w:rPr>
        <w:t xml:space="preserve">always broadcast in a cell and acquired by </w:t>
      </w:r>
      <w:r w:rsidR="00A825BA">
        <w:rPr>
          <w:lang w:val="en-US"/>
        </w:rPr>
        <w:t>a</w:t>
      </w:r>
      <w:r w:rsidRPr="00D04B70">
        <w:rPr>
          <w:lang w:val="en-US"/>
        </w:rPr>
        <w:t xml:space="preserve"> UE</w:t>
      </w:r>
      <w:r w:rsidR="00A825BA">
        <w:rPr>
          <w:lang w:val="en-US"/>
        </w:rPr>
        <w:t>.</w:t>
      </w:r>
      <w:r w:rsidRPr="00D04B70">
        <w:rPr>
          <w:lang w:val="en-US"/>
        </w:rPr>
        <w:t xml:space="preserve"> </w:t>
      </w:r>
      <w:r w:rsidR="00A825BA">
        <w:rPr>
          <w:lang w:val="en-US"/>
        </w:rPr>
        <w:t xml:space="preserve">It therefore </w:t>
      </w:r>
      <w:r w:rsidRPr="00D04B70">
        <w:rPr>
          <w:lang w:val="en-US"/>
        </w:rPr>
        <w:t>seems suitable for inclusion of the early measurement configuration. The alternative to introduce a new separate SIB just to provide the early measurement configuration</w:t>
      </w:r>
      <w:r w:rsidR="00D04B70" w:rsidRPr="00D04B70">
        <w:rPr>
          <w:lang w:val="en-US"/>
        </w:rPr>
        <w:t xml:space="preserve"> seems unnecessary.</w:t>
      </w:r>
      <w:r w:rsidR="00A825BA">
        <w:rPr>
          <w:lang w:val="en-US"/>
        </w:rPr>
        <w:t xml:space="preserve"> Such a SIB would anyway typically be included in the same SI message as other SIBs. </w:t>
      </w:r>
      <w:r w:rsidR="00D04B70" w:rsidRPr="00D04B70">
        <w:rPr>
          <w:lang w:val="en-US"/>
        </w:rPr>
        <w:t xml:space="preserve">We therefore </w:t>
      </w:r>
      <w:r w:rsidR="00A825BA">
        <w:rPr>
          <w:lang w:val="en-US"/>
        </w:rPr>
        <w:t xml:space="preserve">propose </w:t>
      </w:r>
      <w:r w:rsidR="00D04B70" w:rsidRPr="00D04B70">
        <w:rPr>
          <w:lang w:val="en-US"/>
        </w:rPr>
        <w:t>to include the early measurement configuration in SIB2 in NR.</w:t>
      </w:r>
    </w:p>
    <w:p w14:paraId="0568EDA8" w14:textId="36079A2A" w:rsidR="008E1F0C" w:rsidRDefault="00BF74D5" w:rsidP="008E1F0C">
      <w:pPr>
        <w:pStyle w:val="Proposal"/>
      </w:pPr>
      <w:bookmarkStart w:id="6" w:name="_Toc4593639"/>
      <w:bookmarkStart w:id="7" w:name="_Toc4625632"/>
      <w:bookmarkStart w:id="8" w:name="_Toc4626895"/>
      <w:bookmarkStart w:id="9" w:name="_Toc4669090"/>
      <w:bookmarkStart w:id="10" w:name="_Toc4701934"/>
      <w:bookmarkStart w:id="11" w:name="_Toc4702186"/>
      <w:bookmarkStart w:id="12" w:name="_Toc7282612"/>
      <w:bookmarkStart w:id="13" w:name="_Toc7540321"/>
      <w:bookmarkStart w:id="14" w:name="_Toc7721120"/>
      <w:bookmarkStart w:id="15" w:name="_Toc7730798"/>
      <w:r>
        <w:t>The broadcast early measurement configuration in NR should be included in SIB</w:t>
      </w:r>
      <w:r w:rsidR="00D04B70">
        <w:t>2</w:t>
      </w:r>
      <w:r>
        <w:t>.</w:t>
      </w:r>
      <w:bookmarkEnd w:id="6"/>
      <w:bookmarkEnd w:id="7"/>
      <w:bookmarkEnd w:id="8"/>
      <w:bookmarkEnd w:id="9"/>
      <w:bookmarkEnd w:id="10"/>
      <w:bookmarkEnd w:id="11"/>
      <w:bookmarkEnd w:id="12"/>
      <w:bookmarkEnd w:id="13"/>
      <w:bookmarkEnd w:id="14"/>
      <w:bookmarkEnd w:id="15"/>
    </w:p>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147B8AAE" w14:textId="7996AFB4" w:rsidR="00E40856"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7730795" w:history="1">
        <w:r w:rsidR="00E40856" w:rsidRPr="000630F7">
          <w:rPr>
            <w:rStyle w:val="Hyperlink"/>
            <w:noProof/>
            <w:lang w:val="en-US"/>
          </w:rPr>
          <w:t>Observation 1</w:t>
        </w:r>
        <w:r w:rsidR="00E40856">
          <w:rPr>
            <w:rFonts w:asciiTheme="minorHAnsi" w:eastAsiaTheme="minorEastAsia" w:hAnsiTheme="minorHAnsi" w:cstheme="minorBidi"/>
            <w:b w:val="0"/>
            <w:noProof/>
            <w:sz w:val="22"/>
            <w:szCs w:val="22"/>
            <w:lang w:val="sv-SE" w:eastAsia="sv-SE"/>
          </w:rPr>
          <w:tab/>
        </w:r>
        <w:r w:rsidR="00E40856" w:rsidRPr="000630F7">
          <w:rPr>
            <w:rStyle w:val="Hyperlink"/>
            <w:noProof/>
            <w:lang w:val="en-US"/>
          </w:rPr>
          <w:t xml:space="preserve">In LTE Rel-15 </w:t>
        </w:r>
        <w:r w:rsidR="00E40856" w:rsidRPr="000630F7">
          <w:rPr>
            <w:rStyle w:val="Hyperlink"/>
            <w:noProof/>
          </w:rPr>
          <w:t xml:space="preserve">the early measurement configuration </w:t>
        </w:r>
        <w:r w:rsidR="00E40856" w:rsidRPr="000630F7">
          <w:rPr>
            <w:rStyle w:val="Hyperlink"/>
            <w:noProof/>
            <w:lang w:val="en-US"/>
          </w:rPr>
          <w:t xml:space="preserve">only includes </w:t>
        </w:r>
        <w:r w:rsidR="00E40856" w:rsidRPr="000630F7">
          <w:rPr>
            <w:rStyle w:val="Hyperlink"/>
            <w:noProof/>
          </w:rPr>
          <w:t>E-UTRA carriers/cells. The broadcast information is thus placed in SIB5, which contains inter-frequency cell reselection information.</w:t>
        </w:r>
      </w:hyperlink>
    </w:p>
    <w:p w14:paraId="322E79AF" w14:textId="02AF2719"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B534653" w14:textId="77777777" w:rsidR="00E40856" w:rsidRPr="00E4085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E40856">
        <w:t>Proposal 1</w:t>
      </w:r>
      <w:r w:rsidR="00E40856" w:rsidRPr="00E40856">
        <w:rPr>
          <w:rFonts w:asciiTheme="minorHAnsi" w:eastAsiaTheme="minorEastAsia" w:hAnsiTheme="minorHAnsi" w:cstheme="minorBidi"/>
          <w:b w:val="0"/>
          <w:sz w:val="22"/>
          <w:lang w:eastAsia="sv-SE"/>
        </w:rPr>
        <w:tab/>
      </w:r>
      <w:r w:rsidR="00E40856">
        <w:t>The broadcast early measurement configuration in NR should be included in SIB2.</w:t>
      </w:r>
    </w:p>
    <w:p w14:paraId="282BE507" w14:textId="74E409A7"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16" w:name="_In-sequence_SDU_delivery"/>
      <w:bookmarkEnd w:id="16"/>
      <w:r w:rsidRPr="00CE0424">
        <w:t>References</w:t>
      </w:r>
    </w:p>
    <w:bookmarkStart w:id="17" w:name="_Ref382900"/>
    <w:bookmarkStart w:id="18" w:name="_Ref524870"/>
    <w:bookmarkStart w:id="19" w:name="_Ref717521"/>
    <w:p w14:paraId="00A01188" w14:textId="7C1E3693" w:rsidR="00180680" w:rsidRPr="00D04B70" w:rsidRDefault="00A60BFB" w:rsidP="00D04B70">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17"/>
      <w:r w:rsidRPr="00A60BFB">
        <w:t>WID on Multi-RAT Dual-Connectivity and Carrier Aggregation enhancements (</w:t>
      </w:r>
      <w:proofErr w:type="spellStart"/>
      <w:r w:rsidRPr="00A60BFB">
        <w:t>LTE_NR_DC_CA_en</w:t>
      </w:r>
      <w:bookmarkStart w:id="20" w:name="_GoBack"/>
      <w:bookmarkEnd w:id="20"/>
      <w:r w:rsidRPr="00A60BFB">
        <w:t>h</w:t>
      </w:r>
      <w:proofErr w:type="spellEnd"/>
      <w:r w:rsidRPr="00A60BFB">
        <w:t>-Core)</w:t>
      </w:r>
      <w:bookmarkEnd w:id="18"/>
      <w:r w:rsidR="00714C40">
        <w:t>, RAN#81</w:t>
      </w:r>
      <w:bookmarkEnd w:id="19"/>
    </w:p>
    <w:sectPr w:rsidR="00180680" w:rsidRPr="00D04B7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9A12F" w14:textId="77777777" w:rsidR="006631C9" w:rsidRDefault="006631C9">
      <w:r>
        <w:separator/>
      </w:r>
    </w:p>
  </w:endnote>
  <w:endnote w:type="continuationSeparator" w:id="0">
    <w:p w14:paraId="0F197FF5" w14:textId="77777777" w:rsidR="006631C9" w:rsidRDefault="006631C9">
      <w:r>
        <w:continuationSeparator/>
      </w:r>
    </w:p>
  </w:endnote>
  <w:endnote w:type="continuationNotice" w:id="1">
    <w:p w14:paraId="42C14065" w14:textId="77777777" w:rsidR="006631C9" w:rsidRDefault="00663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315D2" w14:textId="77777777" w:rsidR="006631C9" w:rsidRDefault="006631C9">
      <w:r>
        <w:separator/>
      </w:r>
    </w:p>
  </w:footnote>
  <w:footnote w:type="continuationSeparator" w:id="0">
    <w:p w14:paraId="5CA40042" w14:textId="77777777" w:rsidR="006631C9" w:rsidRDefault="006631C9">
      <w:r>
        <w:continuationSeparator/>
      </w:r>
    </w:p>
  </w:footnote>
  <w:footnote w:type="continuationNotice" w:id="1">
    <w:p w14:paraId="22D67163" w14:textId="77777777" w:rsidR="006631C9" w:rsidRDefault="00663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BBEF5B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9405D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9589CE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20"/>
  </w:num>
  <w:num w:numId="7">
    <w:abstractNumId w:val="24"/>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0"/>
  </w:num>
  <w:num w:numId="15">
    <w:abstractNumId w:val="27"/>
  </w:num>
  <w:num w:numId="16">
    <w:abstractNumId w:val="28"/>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23"/>
  </w:num>
  <w:num w:numId="21">
    <w:abstractNumId w:val="16"/>
  </w:num>
  <w:num w:numId="22">
    <w:abstractNumId w:val="11"/>
  </w:num>
  <w:num w:numId="23">
    <w:abstractNumId w:val="15"/>
  </w:num>
  <w:num w:numId="24">
    <w:abstractNumId w:val="21"/>
  </w:num>
  <w:num w:numId="25">
    <w:abstractNumId w:val="19"/>
  </w:num>
  <w:num w:numId="26">
    <w:abstractNumId w:val="5"/>
  </w:num>
  <w:num w:numId="27">
    <w:abstractNumId w:val="26"/>
  </w:num>
  <w:num w:numId="28">
    <w:abstractNumId w:val="30"/>
  </w:num>
  <w:num w:numId="29">
    <w:abstractNumId w:val="29"/>
  </w:num>
  <w:num w:numId="30">
    <w:abstractNumId w:val="32"/>
  </w:num>
  <w:num w:numId="31">
    <w:abstractNumId w:val="31"/>
  </w:num>
  <w:num w:numId="32">
    <w:abstractNumId w:val="8"/>
  </w:num>
  <w:num w:numId="33">
    <w:abstractNumId w:val="25"/>
  </w:num>
  <w:num w:numId="34">
    <w:abstractNumId w:val="10"/>
  </w:num>
  <w:num w:numId="35">
    <w:abstractNumId w:val="9"/>
  </w:num>
  <w:num w:numId="36">
    <w:abstractNumId w:val="6"/>
  </w:num>
  <w:num w:numId="37">
    <w:abstractNumId w:val="18"/>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6618B"/>
    <w:rsid w:val="00074BAE"/>
    <w:rsid w:val="00077E5F"/>
    <w:rsid w:val="0008036A"/>
    <w:rsid w:val="00081AE6"/>
    <w:rsid w:val="00082A75"/>
    <w:rsid w:val="00082AE3"/>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767D"/>
    <w:rsid w:val="000F06D6"/>
    <w:rsid w:val="000F0EB1"/>
    <w:rsid w:val="000F1106"/>
    <w:rsid w:val="000F3BE9"/>
    <w:rsid w:val="000F3F6C"/>
    <w:rsid w:val="000F5687"/>
    <w:rsid w:val="000F6922"/>
    <w:rsid w:val="000F6DF3"/>
    <w:rsid w:val="001005FF"/>
    <w:rsid w:val="0010114A"/>
    <w:rsid w:val="00102312"/>
    <w:rsid w:val="00102354"/>
    <w:rsid w:val="0010310F"/>
    <w:rsid w:val="0010608E"/>
    <w:rsid w:val="001062FB"/>
    <w:rsid w:val="001063E6"/>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0680"/>
    <w:rsid w:val="0018143F"/>
    <w:rsid w:val="00183193"/>
    <w:rsid w:val="001838EB"/>
    <w:rsid w:val="001848D1"/>
    <w:rsid w:val="0018491A"/>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5F6"/>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7565"/>
    <w:rsid w:val="00457B71"/>
    <w:rsid w:val="00460D96"/>
    <w:rsid w:val="004625AE"/>
    <w:rsid w:val="00463CCC"/>
    <w:rsid w:val="004669E2"/>
    <w:rsid w:val="004679C1"/>
    <w:rsid w:val="00470C31"/>
    <w:rsid w:val="00472811"/>
    <w:rsid w:val="004734D0"/>
    <w:rsid w:val="00473510"/>
    <w:rsid w:val="0047435A"/>
    <w:rsid w:val="0047556B"/>
    <w:rsid w:val="00477768"/>
    <w:rsid w:val="004813ED"/>
    <w:rsid w:val="004822CE"/>
    <w:rsid w:val="0049118B"/>
    <w:rsid w:val="00491763"/>
    <w:rsid w:val="00492BC5"/>
    <w:rsid w:val="00493944"/>
    <w:rsid w:val="00493AB1"/>
    <w:rsid w:val="004964F1"/>
    <w:rsid w:val="004A16BC"/>
    <w:rsid w:val="004A2B94"/>
    <w:rsid w:val="004A6868"/>
    <w:rsid w:val="004B1909"/>
    <w:rsid w:val="004B42A4"/>
    <w:rsid w:val="004B4CC1"/>
    <w:rsid w:val="004B787B"/>
    <w:rsid w:val="004B7C0C"/>
    <w:rsid w:val="004C01C8"/>
    <w:rsid w:val="004C1338"/>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6FB7"/>
    <w:rsid w:val="004E7052"/>
    <w:rsid w:val="004E76F4"/>
    <w:rsid w:val="004F0B4E"/>
    <w:rsid w:val="004F0B6C"/>
    <w:rsid w:val="004F2078"/>
    <w:rsid w:val="004F26BF"/>
    <w:rsid w:val="004F4C3A"/>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22AC"/>
    <w:rsid w:val="005A4EE3"/>
    <w:rsid w:val="005A662D"/>
    <w:rsid w:val="005B1BC9"/>
    <w:rsid w:val="005B35D7"/>
    <w:rsid w:val="005B392A"/>
    <w:rsid w:val="005B3AA3"/>
    <w:rsid w:val="005B591A"/>
    <w:rsid w:val="005B6E26"/>
    <w:rsid w:val="005B6F83"/>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84C"/>
    <w:rsid w:val="006328C1"/>
    <w:rsid w:val="00633CC9"/>
    <w:rsid w:val="00636398"/>
    <w:rsid w:val="006368D3"/>
    <w:rsid w:val="006377EC"/>
    <w:rsid w:val="0064151F"/>
    <w:rsid w:val="00641533"/>
    <w:rsid w:val="00641793"/>
    <w:rsid w:val="0064208D"/>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1C9"/>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186F"/>
    <w:rsid w:val="007429D4"/>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165"/>
    <w:rsid w:val="007C35AA"/>
    <w:rsid w:val="007C37DE"/>
    <w:rsid w:val="007C3D18"/>
    <w:rsid w:val="007C46AC"/>
    <w:rsid w:val="007C60BF"/>
    <w:rsid w:val="007C6A07"/>
    <w:rsid w:val="007C75A1"/>
    <w:rsid w:val="007C77A5"/>
    <w:rsid w:val="007C77EE"/>
    <w:rsid w:val="007D04E5"/>
    <w:rsid w:val="007D5901"/>
    <w:rsid w:val="007D6EAE"/>
    <w:rsid w:val="007D7526"/>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110"/>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2528"/>
    <w:rsid w:val="008852E4"/>
    <w:rsid w:val="00887B9C"/>
    <w:rsid w:val="008915EB"/>
    <w:rsid w:val="00894A88"/>
    <w:rsid w:val="00895386"/>
    <w:rsid w:val="0089700A"/>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3D74"/>
    <w:rsid w:val="0096430A"/>
    <w:rsid w:val="00964895"/>
    <w:rsid w:val="0096554B"/>
    <w:rsid w:val="0096584A"/>
    <w:rsid w:val="00966DA1"/>
    <w:rsid w:val="0096787C"/>
    <w:rsid w:val="00971F08"/>
    <w:rsid w:val="0097603D"/>
    <w:rsid w:val="00976137"/>
    <w:rsid w:val="00976949"/>
    <w:rsid w:val="0097748F"/>
    <w:rsid w:val="009800E9"/>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25BA"/>
    <w:rsid w:val="00A84421"/>
    <w:rsid w:val="00A87EE7"/>
    <w:rsid w:val="00A9241C"/>
    <w:rsid w:val="00A92879"/>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1063"/>
    <w:rsid w:val="00AD3A0B"/>
    <w:rsid w:val="00AD3F94"/>
    <w:rsid w:val="00AD4A5A"/>
    <w:rsid w:val="00AD7927"/>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763F"/>
    <w:rsid w:val="00B27AAC"/>
    <w:rsid w:val="00B30929"/>
    <w:rsid w:val="00B33ACB"/>
    <w:rsid w:val="00B34996"/>
    <w:rsid w:val="00B365C3"/>
    <w:rsid w:val="00B372AA"/>
    <w:rsid w:val="00B37973"/>
    <w:rsid w:val="00B40445"/>
    <w:rsid w:val="00B41888"/>
    <w:rsid w:val="00B44C26"/>
    <w:rsid w:val="00B4507A"/>
    <w:rsid w:val="00B45A52"/>
    <w:rsid w:val="00B46175"/>
    <w:rsid w:val="00B50C00"/>
    <w:rsid w:val="00B55B9D"/>
    <w:rsid w:val="00B56B21"/>
    <w:rsid w:val="00B6188F"/>
    <w:rsid w:val="00B62CEA"/>
    <w:rsid w:val="00B640CF"/>
    <w:rsid w:val="00B64816"/>
    <w:rsid w:val="00B65A95"/>
    <w:rsid w:val="00B664C7"/>
    <w:rsid w:val="00B67820"/>
    <w:rsid w:val="00B703AC"/>
    <w:rsid w:val="00B70F52"/>
    <w:rsid w:val="00B739F6"/>
    <w:rsid w:val="00B74664"/>
    <w:rsid w:val="00B75150"/>
    <w:rsid w:val="00B81A6C"/>
    <w:rsid w:val="00B82BD9"/>
    <w:rsid w:val="00B85DE5"/>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220A"/>
    <w:rsid w:val="00BB2A25"/>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CF69FD"/>
    <w:rsid w:val="00D0349B"/>
    <w:rsid w:val="00D03549"/>
    <w:rsid w:val="00D04B70"/>
    <w:rsid w:val="00D05054"/>
    <w:rsid w:val="00D076C2"/>
    <w:rsid w:val="00D07867"/>
    <w:rsid w:val="00D10249"/>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A2FA4"/>
    <w:rsid w:val="00DA305E"/>
    <w:rsid w:val="00DA4373"/>
    <w:rsid w:val="00DA5417"/>
    <w:rsid w:val="00DA56E8"/>
    <w:rsid w:val="00DA6387"/>
    <w:rsid w:val="00DB0A9F"/>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76D6"/>
    <w:rsid w:val="00E110E7"/>
    <w:rsid w:val="00E11B20"/>
    <w:rsid w:val="00E11C4C"/>
    <w:rsid w:val="00E1605C"/>
    <w:rsid w:val="00E16A67"/>
    <w:rsid w:val="00E17FA2"/>
    <w:rsid w:val="00E20C37"/>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0856"/>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10629"/>
    <w:rsid w:val="00F10FCC"/>
    <w:rsid w:val="00F12EC4"/>
    <w:rsid w:val="00F13085"/>
    <w:rsid w:val="00F13340"/>
    <w:rsid w:val="00F13877"/>
    <w:rsid w:val="00F149D0"/>
    <w:rsid w:val="00F15FA5"/>
    <w:rsid w:val="00F16F51"/>
    <w:rsid w:val="00F209B7"/>
    <w:rsid w:val="00F2376F"/>
    <w:rsid w:val="00F243D8"/>
    <w:rsid w:val="00F25210"/>
    <w:rsid w:val="00F26427"/>
    <w:rsid w:val="00F30828"/>
    <w:rsid w:val="00F313D6"/>
    <w:rsid w:val="00F35926"/>
    <w:rsid w:val="00F36702"/>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5NUHHDQN7SK2-1476151046-47529</_dlc_DocId>
    <_dlc_DocIdUrl xmlns="f166a696-7b5b-4ccd-9f0c-ffde0cceec81">
      <Url>https://ericsson.sharepoint.com/sites/star/_layouts/15/DocIdRedir.aspx?ID=5NUHHDQN7SK2-1476151046-47529</Url>
      <Description>5NUHHDQN7SK2-1476151046-47529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908818AD-4380-44A8-8184-F354DF733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606ED40-1FB5-4B0E-8E65-A193A62EA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6174</TotalTime>
  <Pages>5</Pages>
  <Words>2119</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Printed>2019-03-25T10:06:00Z</cp:lastPrinted>
  <dcterms:created xsi:type="dcterms:W3CDTF">2019-03-21T09:46:00Z</dcterms:created>
  <dcterms:modified xsi:type="dcterms:W3CDTF">2019-05-02T21:06:00Z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f4cdc748-b303-46cc-b200-fac5a4153a5e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512">
    <vt:lpwstr>335</vt:lpwstr>
  </property>
  <property fmtid="{D5CDD505-2E9C-101B-9397-08002B2CF9AE}" pid="19" name="AuthorIds_UIVersion_1024">
    <vt:lpwstr>40</vt:lpwstr>
  </property>
</Properties>
</file>